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10099A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3B3207">
        <w:rPr>
          <w:rFonts w:ascii="Arial" w:hAnsi="Arial" w:cs="Arial"/>
          <w:b/>
          <w:bCs/>
          <w:sz w:val="24"/>
          <w:szCs w:val="24"/>
        </w:rPr>
        <w:t>7018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0A6C713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67AC6">
        <w:rPr>
          <w:rFonts w:ascii="Arial" w:hAnsi="Arial" w:cs="Arial"/>
          <w:b/>
        </w:rPr>
        <w:t>Cisco Systems</w:t>
      </w:r>
      <w:r w:rsidR="00B16965">
        <w:rPr>
          <w:rFonts w:ascii="Arial" w:hAnsi="Arial" w:cs="Arial"/>
          <w:b/>
        </w:rPr>
        <w:t xml:space="preserve">, Deutsche Telekom, </w:t>
      </w:r>
    </w:p>
    <w:p w14:paraId="74C363CA" w14:textId="336BED21" w:rsidR="003835C7" w:rsidRPr="00F32D6F" w:rsidRDefault="7D0E1801" w:rsidP="06B9C995">
      <w:pPr>
        <w:ind w:left="2127" w:hanging="2127"/>
        <w:rPr>
          <w:rFonts w:ascii="Arial" w:hAnsi="Arial" w:cs="Arial"/>
          <w:b/>
          <w:bCs/>
        </w:rPr>
      </w:pPr>
      <w:r w:rsidRPr="06B9C995">
        <w:rPr>
          <w:rFonts w:ascii="Arial" w:hAnsi="Arial" w:cs="Arial"/>
          <w:b/>
          <w:bCs/>
        </w:rPr>
        <w:t>Title:</w:t>
      </w:r>
      <w:r w:rsidR="003835C7">
        <w:tab/>
      </w:r>
      <w:r w:rsidR="4E3D360E" w:rsidRPr="06B9C995">
        <w:rPr>
          <w:rFonts w:ascii="Arial" w:hAnsi="Arial" w:cs="Arial"/>
          <w:b/>
          <w:bCs/>
        </w:rPr>
        <w:t>[WT#</w:t>
      </w:r>
      <w:r w:rsidR="60DF336F" w:rsidRPr="06B9C995">
        <w:rPr>
          <w:rFonts w:ascii="Arial" w:hAnsi="Arial" w:cs="Arial"/>
          <w:b/>
          <w:bCs/>
        </w:rPr>
        <w:t>1.2</w:t>
      </w:r>
      <w:r w:rsidR="57F634F0" w:rsidRPr="06B9C995">
        <w:rPr>
          <w:rFonts w:ascii="Arial" w:hAnsi="Arial" w:cs="Arial"/>
          <w:b/>
          <w:bCs/>
        </w:rPr>
        <w:t xml:space="preserve">, </w:t>
      </w:r>
      <w:r w:rsidR="4650DD96" w:rsidRPr="06B9C995">
        <w:rPr>
          <w:rFonts w:ascii="Arial" w:hAnsi="Arial" w:cs="Arial"/>
          <w:b/>
          <w:bCs/>
        </w:rPr>
        <w:t>user</w:t>
      </w:r>
      <w:r w:rsidR="2FDBB9EB" w:rsidRPr="06B9C995">
        <w:rPr>
          <w:rFonts w:ascii="Arial" w:hAnsi="Arial" w:cs="Arial"/>
          <w:b/>
          <w:bCs/>
        </w:rPr>
        <w:t xml:space="preserve"> plane enhancements</w:t>
      </w:r>
      <w:r w:rsidR="4E3D360E" w:rsidRPr="06B9C995">
        <w:rPr>
          <w:rFonts w:ascii="Arial" w:hAnsi="Arial" w:cs="Arial"/>
          <w:b/>
          <w:bCs/>
        </w:rPr>
        <w:t xml:space="preserve">] </w:t>
      </w:r>
      <w:r w:rsidR="67DBB6DB" w:rsidRPr="06B9C995">
        <w:rPr>
          <w:rFonts w:ascii="Arial" w:hAnsi="Arial" w:cs="Arial"/>
          <w:b/>
          <w:bCs/>
        </w:rPr>
        <w:t>User Plane Enhancement 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D5BB98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56B7E" w:rsidRPr="00A56B7E">
        <w:rPr>
          <w:rFonts w:ascii="Arial" w:hAnsi="Arial" w:cs="Arial"/>
          <w:b/>
        </w:rPr>
        <w:t>20</w:t>
      </w:r>
      <w:r w:rsidR="00FB7A41" w:rsidRPr="00A56B7E">
        <w:rPr>
          <w:rFonts w:ascii="Arial" w:hAnsi="Arial" w:cs="Arial"/>
          <w:b/>
        </w:rPr>
        <w:t>.</w:t>
      </w:r>
      <w:r w:rsidR="00A56B7E" w:rsidRPr="00A56B7E">
        <w:rPr>
          <w:rFonts w:ascii="Arial" w:hAnsi="Arial" w:cs="Arial"/>
          <w:b/>
        </w:rPr>
        <w:t>6</w:t>
      </w:r>
      <w:r w:rsidR="00FB7A41" w:rsidRPr="00A56B7E">
        <w:rPr>
          <w:rFonts w:ascii="Arial" w:hAnsi="Arial" w:cs="Arial"/>
          <w:b/>
        </w:rPr>
        <w:t>.</w:t>
      </w:r>
      <w:r w:rsidR="00A56B7E" w:rsidRPr="00A56B7E">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58AB41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966242">
        <w:rPr>
          <w:rFonts w:ascii="Arial" w:hAnsi="Arial" w:cs="Arial"/>
          <w:i/>
        </w:rPr>
        <w:t>contribution</w:t>
      </w:r>
      <w:r w:rsidR="002E5B2D" w:rsidRPr="002E5B2D">
        <w:rPr>
          <w:rFonts w:ascii="Arial" w:hAnsi="Arial" w:cs="Arial"/>
          <w:i/>
        </w:rPr>
        <w:t xml:space="preserve"> propose</w:t>
      </w:r>
      <w:r w:rsidR="00966242">
        <w:rPr>
          <w:rFonts w:ascii="Arial" w:hAnsi="Arial" w:cs="Arial"/>
          <w:i/>
        </w:rPr>
        <w:t>s Sub-</w:t>
      </w:r>
      <w:r w:rsidR="002E5B2D" w:rsidRPr="002E5B2D">
        <w:rPr>
          <w:rFonts w:ascii="Arial" w:hAnsi="Arial" w:cs="Arial"/>
          <w:i/>
        </w:rPr>
        <w:t>Work Tasks (WTs) and/or Key Issues (KIs</w:t>
      </w:r>
      <w:r w:rsidR="002E5B2D">
        <w:rPr>
          <w:rFonts w:ascii="Arial" w:hAnsi="Arial" w:cs="Arial"/>
          <w:i/>
        </w:rPr>
        <w:t>)</w:t>
      </w:r>
      <w:r w:rsidR="002E5B2D" w:rsidRPr="002E5B2D">
        <w:rPr>
          <w:rFonts w:ascii="Arial" w:hAnsi="Arial" w:cs="Arial"/>
          <w:i/>
        </w:rPr>
        <w:t>, including the rationale, expected scope</w:t>
      </w:r>
      <w:r w:rsidR="00966242">
        <w:rPr>
          <w:rFonts w:ascii="Arial" w:hAnsi="Arial" w:cs="Arial"/>
          <w:i/>
        </w:rPr>
        <w:t xml:space="preserve"> for user plane enhancements for 6G</w:t>
      </w:r>
      <w:r w:rsidR="002E5B2D" w:rsidRPr="002E5B2D">
        <w:rPr>
          <w:rFonts w:ascii="Arial" w:hAnsi="Arial" w:cs="Arial"/>
          <w:i/>
        </w:rPr>
        <w:t>.</w:t>
      </w:r>
    </w:p>
    <w:p w14:paraId="0B224D7B" w14:textId="427F8AEA" w:rsidR="003835C7" w:rsidRDefault="7D0E1801" w:rsidP="003835C7">
      <w:pPr>
        <w:pStyle w:val="Heading1"/>
        <w:rPr>
          <w:rFonts w:cs="Arial"/>
          <w:sz w:val="32"/>
          <w:szCs w:val="18"/>
        </w:rPr>
      </w:pPr>
      <w:r w:rsidRPr="06B9C995">
        <w:rPr>
          <w:rFonts w:cs="Arial"/>
          <w:sz w:val="32"/>
          <w:szCs w:val="32"/>
        </w:rPr>
        <w:t xml:space="preserve">1. </w:t>
      </w:r>
      <w:r w:rsidR="0877C9CC" w:rsidRPr="06B9C995">
        <w:rPr>
          <w:rFonts w:cs="Arial"/>
          <w:sz w:val="32"/>
          <w:szCs w:val="32"/>
        </w:rPr>
        <w:t>Justifications</w:t>
      </w:r>
    </w:p>
    <w:p w14:paraId="3710C652" w14:textId="77777777" w:rsidR="003B3207" w:rsidRDefault="0068257B" w:rsidP="06B9C995">
      <w:pPr>
        <w:rPr>
          <w:rFonts w:eastAsia="Times New Roman"/>
        </w:rPr>
      </w:pPr>
      <w:r w:rsidRPr="2A59F8A0">
        <w:rPr>
          <w:rFonts w:eastAsia="Times New Roman"/>
        </w:rPr>
        <w:t>Operators are facing economic and ecological pressure to significantly increase efficiency.</w:t>
      </w:r>
      <w:r w:rsidR="6907105A" w:rsidRPr="2A59F8A0">
        <w:rPr>
          <w:rFonts w:eastAsia="Times New Roman"/>
        </w:rPr>
        <w:t xml:space="preserve"> </w:t>
      </w:r>
      <w:r>
        <w:rPr>
          <w:rFonts w:eastAsia="Times New Roman"/>
        </w:rPr>
        <w:t>They</w:t>
      </w:r>
      <w:r w:rsidR="6907105A" w:rsidRPr="2A59F8A0">
        <w:rPr>
          <w:rFonts w:eastAsia="Times New Roman"/>
        </w:rPr>
        <w:t xml:space="preserve"> need approaches which significantly reduce overhead, decrease latency, and </w:t>
      </w:r>
      <w:r w:rsidRPr="2A59F8A0">
        <w:rPr>
          <w:rFonts w:eastAsia="Times New Roman"/>
        </w:rPr>
        <w:t>enable</w:t>
      </w:r>
      <w:r w:rsidR="6907105A" w:rsidRPr="2A59F8A0">
        <w:rPr>
          <w:rFonts w:eastAsia="Times New Roman"/>
        </w:rPr>
        <w:t xml:space="preserve"> the network</w:t>
      </w:r>
      <w:r>
        <w:rPr>
          <w:rFonts w:eastAsia="Times New Roman"/>
        </w:rPr>
        <w:t xml:space="preserve"> </w:t>
      </w:r>
      <w:r w:rsidR="6907105A" w:rsidRPr="2A59F8A0">
        <w:rPr>
          <w:rFonts w:eastAsia="Times New Roman"/>
        </w:rPr>
        <w:t>to rapidly adapt to diverse and dynamic service requirements. Applications being served as well as underlying transport networks have significantly evolved and are now fully IP-centric. This drives the requirements for a more intelligent, adaptive user plane, enabling sustainable and cost-effective service delivery.</w:t>
      </w:r>
      <w:bookmarkStart w:id="0" w:name="_Hlk87257355"/>
    </w:p>
    <w:p w14:paraId="2B678099" w14:textId="6418E84F" w:rsidR="67DBB6DB" w:rsidRDefault="67DBB6DB" w:rsidP="06B9C995">
      <w:pPr>
        <w:rPr>
          <w:lang w:eastAsia="zh-CN"/>
        </w:rPr>
      </w:pPr>
      <w:r w:rsidRPr="06B9C995">
        <w:rPr>
          <w:lang w:eastAsia="zh-CN"/>
        </w:rPr>
        <w:t xml:space="preserve">In this contribution, we aim to provide justification for studying architectural evolution of user plane function (UPF) for addressing the needs for future 6G network. </w:t>
      </w:r>
      <w:r w:rsidR="0068257B" w:rsidRPr="06B9C995">
        <w:rPr>
          <w:lang w:eastAsia="zh-CN"/>
        </w:rPr>
        <w:t>U</w:t>
      </w:r>
      <w:r w:rsidR="0068257B">
        <w:rPr>
          <w:lang w:eastAsia="zh-CN"/>
        </w:rPr>
        <w:t>ser plane</w:t>
      </w:r>
      <w:r w:rsidR="0068257B" w:rsidRPr="06B9C995">
        <w:rPr>
          <w:lang w:eastAsia="zh-CN"/>
        </w:rPr>
        <w:t xml:space="preserve"> </w:t>
      </w:r>
      <w:r w:rsidRPr="06B9C995">
        <w:rPr>
          <w:lang w:eastAsia="zh-CN"/>
        </w:rPr>
        <w:t>enhancement is a foundational enabler for 6G networks to support the new performance guarantees</w:t>
      </w:r>
      <w:r w:rsidR="4673B08D" w:rsidRPr="06B9C995">
        <w:rPr>
          <w:lang w:eastAsia="zh-CN"/>
        </w:rPr>
        <w:t>,</w:t>
      </w:r>
      <w:r w:rsidRPr="06B9C995">
        <w:rPr>
          <w:lang w:eastAsia="zh-CN"/>
        </w:rPr>
        <w:t xml:space="preserve"> ultra</w:t>
      </w:r>
      <w:r w:rsidR="314380FB" w:rsidRPr="06B9C995">
        <w:rPr>
          <w:lang w:eastAsia="zh-CN"/>
        </w:rPr>
        <w:t>-</w:t>
      </w:r>
      <w:r w:rsidRPr="06B9C995">
        <w:rPr>
          <w:lang w:eastAsia="zh-CN"/>
        </w:rPr>
        <w:t xml:space="preserve">low latency </w:t>
      </w:r>
      <w:r w:rsidR="4673B08D" w:rsidRPr="06B9C995">
        <w:rPr>
          <w:lang w:eastAsia="zh-CN"/>
        </w:rPr>
        <w:t xml:space="preserve">and hyper reliable </w:t>
      </w:r>
      <w:r w:rsidRPr="06B9C995">
        <w:rPr>
          <w:lang w:eastAsia="zh-CN"/>
        </w:rPr>
        <w:t xml:space="preserve">targets as </w:t>
      </w:r>
      <w:r w:rsidR="4673B08D" w:rsidRPr="06B9C995">
        <w:rPr>
          <w:lang w:eastAsia="zh-CN"/>
        </w:rPr>
        <w:t>specified</w:t>
      </w:r>
      <w:r w:rsidRPr="06B9C995">
        <w:rPr>
          <w:lang w:eastAsia="zh-CN"/>
        </w:rPr>
        <w:t xml:space="preserve"> by </w:t>
      </w:r>
      <w:r w:rsidR="4673B08D" w:rsidRPr="06B9C995">
        <w:rPr>
          <w:lang w:eastAsia="zh-CN"/>
        </w:rPr>
        <w:t>IMT 2030 (</w:t>
      </w:r>
      <w:r w:rsidR="00916D57" w:rsidRPr="00916D57">
        <w:rPr>
          <w:highlight w:val="yellow"/>
          <w:lang w:eastAsia="zh-CN"/>
        </w:rPr>
        <w:t>x1</w:t>
      </w:r>
      <w:r w:rsidR="4673B08D" w:rsidRPr="06B9C995">
        <w:rPr>
          <w:lang w:eastAsia="zh-CN"/>
        </w:rPr>
        <w:t xml:space="preserve">). In addition to this </w:t>
      </w:r>
      <w:r w:rsidRPr="06B9C995">
        <w:rPr>
          <w:lang w:eastAsia="zh-CN"/>
        </w:rPr>
        <w:t xml:space="preserve">flexibility, observability, </w:t>
      </w:r>
      <w:r w:rsidR="314380FB" w:rsidRPr="06B9C995">
        <w:rPr>
          <w:lang w:eastAsia="zh-CN"/>
        </w:rPr>
        <w:t>AI-</w:t>
      </w:r>
      <w:r w:rsidR="03D7E78F" w:rsidRPr="06B9C995">
        <w:rPr>
          <w:lang w:eastAsia="zh-CN"/>
        </w:rPr>
        <w:t xml:space="preserve">related capability </w:t>
      </w:r>
      <w:r w:rsidRPr="06B9C995">
        <w:rPr>
          <w:lang w:eastAsia="zh-CN"/>
        </w:rPr>
        <w:t>and automation</w:t>
      </w:r>
      <w:r w:rsidR="1E722D88" w:rsidRPr="06B9C995">
        <w:rPr>
          <w:lang w:eastAsia="zh-CN"/>
        </w:rPr>
        <w:t xml:space="preserve"> are</w:t>
      </w:r>
      <w:r w:rsidRPr="06B9C995">
        <w:rPr>
          <w:lang w:eastAsia="zh-CN"/>
        </w:rPr>
        <w:t xml:space="preserve"> </w:t>
      </w:r>
      <w:r w:rsidR="03D7E78F" w:rsidRPr="06B9C995">
        <w:rPr>
          <w:lang w:eastAsia="zh-CN"/>
        </w:rPr>
        <w:t>some of the important needs</w:t>
      </w:r>
      <w:r w:rsidRPr="06B9C995">
        <w:rPr>
          <w:lang w:eastAsia="zh-CN"/>
        </w:rPr>
        <w:t xml:space="preserve"> by future </w:t>
      </w:r>
      <w:r w:rsidR="03D7E78F" w:rsidRPr="06B9C995">
        <w:rPr>
          <w:lang w:eastAsia="zh-CN"/>
        </w:rPr>
        <w:t xml:space="preserve">6G </w:t>
      </w:r>
      <w:r w:rsidRPr="06B9C995">
        <w:rPr>
          <w:lang w:eastAsia="zh-CN"/>
        </w:rPr>
        <w:t xml:space="preserve">applications and business models. Without </w:t>
      </w:r>
      <w:r w:rsidR="00916D57">
        <w:rPr>
          <w:lang w:eastAsia="zh-CN"/>
        </w:rPr>
        <w:t xml:space="preserve">enhancements of the user </w:t>
      </w:r>
      <w:proofErr w:type="gramStart"/>
      <w:r w:rsidR="00916D57">
        <w:rPr>
          <w:lang w:eastAsia="zh-CN"/>
        </w:rPr>
        <w:t xml:space="preserve">plane </w:t>
      </w:r>
      <w:r w:rsidRPr="06B9C995">
        <w:rPr>
          <w:lang w:eastAsia="zh-CN"/>
        </w:rPr>
        <w:t>,</w:t>
      </w:r>
      <w:proofErr w:type="gramEnd"/>
      <w:r w:rsidRPr="06B9C995">
        <w:rPr>
          <w:lang w:eastAsia="zh-CN"/>
        </w:rPr>
        <w:t xml:space="preserve"> </w:t>
      </w:r>
      <w:proofErr w:type="gramStart"/>
      <w:r w:rsidRPr="06B9C995">
        <w:rPr>
          <w:lang w:eastAsia="zh-CN"/>
        </w:rPr>
        <w:t xml:space="preserve">the </w:t>
      </w:r>
      <w:r w:rsidR="00916D57">
        <w:rPr>
          <w:lang w:eastAsia="zh-CN"/>
        </w:rPr>
        <w:t xml:space="preserve"> 3</w:t>
      </w:r>
      <w:proofErr w:type="gramEnd"/>
      <w:r w:rsidR="00916D57">
        <w:rPr>
          <w:lang w:eastAsia="zh-CN"/>
        </w:rPr>
        <w:t>GPP system</w:t>
      </w:r>
      <w:r w:rsidRPr="06B9C995">
        <w:rPr>
          <w:lang w:eastAsia="zh-CN"/>
        </w:rPr>
        <w:t xml:space="preserve"> would not be able to deliver on the full promise of 6G</w:t>
      </w:r>
      <w:r w:rsidR="4673B08D" w:rsidRPr="06B9C995">
        <w:rPr>
          <w:lang w:eastAsia="zh-CN"/>
        </w:rPr>
        <w:t>.</w:t>
      </w:r>
    </w:p>
    <w:p w14:paraId="6CEA3D56" w14:textId="1DC1C610" w:rsidR="00625746" w:rsidRDefault="4673B08D" w:rsidP="000B4383">
      <w:pPr>
        <w:pStyle w:val="Heading2"/>
        <w:ind w:left="0" w:firstLine="0"/>
      </w:pPr>
      <w:r>
        <w:t xml:space="preserve">Key Reasons for </w:t>
      </w:r>
      <w:r w:rsidR="00CB076F">
        <w:t>User Plane</w:t>
      </w:r>
      <w:r>
        <w:t xml:space="preserve"> enhancement</w:t>
      </w:r>
    </w:p>
    <w:p w14:paraId="08B9A77D" w14:textId="3EE118D0" w:rsidR="00625746" w:rsidRDefault="00625746" w:rsidP="00625746">
      <w:pPr>
        <w:rPr>
          <w:lang w:eastAsia="zh-CN"/>
        </w:rPr>
      </w:pPr>
      <w:r w:rsidRPr="63572C2A">
        <w:rPr>
          <w:lang w:eastAsia="zh-CN"/>
        </w:rPr>
        <w:t>Some of the key reasons for U</w:t>
      </w:r>
      <w:r w:rsidR="00B90153">
        <w:rPr>
          <w:lang w:eastAsia="zh-CN"/>
        </w:rPr>
        <w:t>ser plane</w:t>
      </w:r>
      <w:r w:rsidRPr="63572C2A">
        <w:rPr>
          <w:lang w:eastAsia="zh-CN"/>
        </w:rPr>
        <w:t xml:space="preserve"> enhancements are as follows:</w:t>
      </w:r>
    </w:p>
    <w:p w14:paraId="68C11920" w14:textId="6F8D772A" w:rsidR="00082882" w:rsidRDefault="00CC6C95" w:rsidP="00082882">
      <w:pPr>
        <w:pStyle w:val="ListParagraph"/>
        <w:numPr>
          <w:ilvl w:val="0"/>
          <w:numId w:val="16"/>
        </w:numPr>
        <w:rPr>
          <w:b/>
          <w:bCs/>
          <w:lang w:eastAsia="zh-CN"/>
        </w:rPr>
      </w:pPr>
      <w:r w:rsidRPr="63572C2A">
        <w:rPr>
          <w:b/>
          <w:bCs/>
          <w:lang w:eastAsia="zh-CN"/>
        </w:rPr>
        <w:t xml:space="preserve">Support for </w:t>
      </w:r>
      <w:r w:rsidR="00C951C2">
        <w:rPr>
          <w:b/>
          <w:bCs/>
          <w:lang w:eastAsia="zh-CN"/>
        </w:rPr>
        <w:t>e</w:t>
      </w:r>
      <w:r w:rsidRPr="63572C2A">
        <w:rPr>
          <w:b/>
          <w:bCs/>
          <w:lang w:eastAsia="zh-CN"/>
        </w:rPr>
        <w:t xml:space="preserve">nhanced capabilities </w:t>
      </w:r>
    </w:p>
    <w:p w14:paraId="3F500FFC" w14:textId="4B3442EC" w:rsidR="00881716" w:rsidRDefault="00CC6C95" w:rsidP="00922CEB">
      <w:pPr>
        <w:pStyle w:val="ListParagraph"/>
        <w:rPr>
          <w:lang w:eastAsia="zh-CN"/>
        </w:rPr>
      </w:pPr>
      <w:r w:rsidRPr="63572C2A">
        <w:rPr>
          <w:lang w:eastAsia="zh-CN"/>
        </w:rPr>
        <w:t>IMT-2030 (</w:t>
      </w:r>
      <w:r w:rsidR="00602BBD" w:rsidRPr="63572C2A">
        <w:rPr>
          <w:lang w:eastAsia="zh-CN"/>
        </w:rPr>
        <w:t xml:space="preserve">subclause 4 of </w:t>
      </w:r>
      <w:r w:rsidRPr="63572C2A">
        <w:rPr>
          <w:lang w:eastAsia="zh-CN"/>
        </w:rPr>
        <w:t>Ref</w:t>
      </w:r>
      <w:r w:rsidR="00D047EC" w:rsidRPr="63572C2A">
        <w:rPr>
          <w:lang w:eastAsia="zh-CN"/>
        </w:rPr>
        <w:t xml:space="preserve"> </w:t>
      </w:r>
      <w:r w:rsidR="00602BBD" w:rsidRPr="63572C2A">
        <w:rPr>
          <w:lang w:eastAsia="zh-CN"/>
        </w:rPr>
        <w:t>1</w:t>
      </w:r>
      <w:r w:rsidR="003B3207" w:rsidRPr="63572C2A">
        <w:rPr>
          <w:lang w:eastAsia="zh-CN"/>
        </w:rPr>
        <w:t>) defines</w:t>
      </w:r>
      <w:r w:rsidR="00BE01DF">
        <w:rPr>
          <w:lang w:eastAsia="zh-CN"/>
        </w:rPr>
        <w:t xml:space="preserve"> the</w:t>
      </w:r>
      <w:r w:rsidR="00BE01DF" w:rsidRPr="63572C2A">
        <w:rPr>
          <w:lang w:eastAsia="zh-CN"/>
        </w:rPr>
        <w:t xml:space="preserve"> </w:t>
      </w:r>
      <w:r w:rsidR="00D047EC" w:rsidRPr="63572C2A">
        <w:rPr>
          <w:lang w:eastAsia="zh-CN"/>
        </w:rPr>
        <w:t xml:space="preserve">framework and </w:t>
      </w:r>
      <w:r w:rsidR="00BE01DF" w:rsidRPr="63572C2A">
        <w:rPr>
          <w:lang w:eastAsia="zh-CN"/>
        </w:rPr>
        <w:t>list</w:t>
      </w:r>
      <w:r w:rsidR="00BE01DF">
        <w:rPr>
          <w:lang w:eastAsia="zh-CN"/>
        </w:rPr>
        <w:t>s</w:t>
      </w:r>
      <w:r w:rsidR="00BE01DF" w:rsidRPr="63572C2A">
        <w:rPr>
          <w:lang w:eastAsia="zh-CN"/>
        </w:rPr>
        <w:t xml:space="preserve"> </w:t>
      </w:r>
      <w:r w:rsidRPr="63572C2A">
        <w:rPr>
          <w:lang w:eastAsia="zh-CN"/>
        </w:rPr>
        <w:t>enhanced capabilities requirements for 6G</w:t>
      </w:r>
      <w:r w:rsidR="00D047EC" w:rsidRPr="63572C2A">
        <w:rPr>
          <w:lang w:eastAsia="zh-CN"/>
        </w:rPr>
        <w:t xml:space="preserve"> network</w:t>
      </w:r>
      <w:r w:rsidRPr="63572C2A">
        <w:rPr>
          <w:lang w:eastAsia="zh-CN"/>
        </w:rPr>
        <w:t>. Sub</w:t>
      </w:r>
      <w:r w:rsidR="00BE01DF">
        <w:rPr>
          <w:lang w:eastAsia="zh-CN"/>
        </w:rPr>
        <w:t>-</w:t>
      </w:r>
      <w:r w:rsidRPr="63572C2A">
        <w:rPr>
          <w:lang w:eastAsia="zh-CN"/>
        </w:rPr>
        <w:t>millisecond latency, 1Tbps data rate, mobility support at 1000km/h and connection density of 10</w:t>
      </w:r>
      <w:r w:rsidRPr="63572C2A">
        <w:rPr>
          <w:vertAlign w:val="superscript"/>
          <w:lang w:eastAsia="zh-CN"/>
        </w:rPr>
        <w:t xml:space="preserve">6 </w:t>
      </w:r>
      <w:r w:rsidRPr="63572C2A">
        <w:rPr>
          <w:lang w:eastAsia="zh-CN"/>
        </w:rPr>
        <w:t>to 10</w:t>
      </w:r>
      <w:r w:rsidRPr="63572C2A">
        <w:rPr>
          <w:vertAlign w:val="superscript"/>
          <w:lang w:eastAsia="zh-CN"/>
        </w:rPr>
        <w:t>8</w:t>
      </w:r>
      <w:r w:rsidRPr="63572C2A">
        <w:rPr>
          <w:lang w:eastAsia="zh-CN"/>
        </w:rPr>
        <w:t xml:space="preserve"> devices/km</w:t>
      </w:r>
      <w:r w:rsidRPr="63572C2A">
        <w:rPr>
          <w:vertAlign w:val="superscript"/>
          <w:lang w:eastAsia="zh-CN"/>
        </w:rPr>
        <w:t xml:space="preserve">2 </w:t>
      </w:r>
      <w:r w:rsidR="00D047EC" w:rsidRPr="63572C2A">
        <w:rPr>
          <w:lang w:eastAsia="zh-CN"/>
        </w:rPr>
        <w:t xml:space="preserve">are some of the key performance requirements listed for </w:t>
      </w:r>
      <w:r w:rsidR="00BE01DF">
        <w:rPr>
          <w:lang w:eastAsia="zh-CN"/>
        </w:rPr>
        <w:t>the</w:t>
      </w:r>
      <w:r w:rsidR="00BE01DF" w:rsidRPr="63572C2A">
        <w:rPr>
          <w:lang w:eastAsia="zh-CN"/>
        </w:rPr>
        <w:t xml:space="preserve"> </w:t>
      </w:r>
      <w:r w:rsidRPr="63572C2A">
        <w:rPr>
          <w:lang w:eastAsia="zh-CN"/>
        </w:rPr>
        <w:t xml:space="preserve">6G system. To support these extreme requirements, the current </w:t>
      </w:r>
      <w:r w:rsidR="00BE01DF">
        <w:rPr>
          <w:lang w:eastAsia="zh-CN"/>
        </w:rPr>
        <w:t>user plane</w:t>
      </w:r>
      <w:r w:rsidR="00BE01DF" w:rsidRPr="63572C2A">
        <w:rPr>
          <w:lang w:eastAsia="zh-CN"/>
        </w:rPr>
        <w:t xml:space="preserve"> </w:t>
      </w:r>
      <w:r w:rsidRPr="63572C2A">
        <w:rPr>
          <w:lang w:eastAsia="zh-CN"/>
        </w:rPr>
        <w:t>architecture and design</w:t>
      </w:r>
      <w:r w:rsidR="00BE01DF">
        <w:rPr>
          <w:lang w:eastAsia="zh-CN"/>
        </w:rPr>
        <w:t xml:space="preserve"> need to be enhanced</w:t>
      </w:r>
      <w:r w:rsidRPr="63572C2A">
        <w:rPr>
          <w:lang w:eastAsia="zh-CN"/>
        </w:rPr>
        <w:t>.</w:t>
      </w:r>
    </w:p>
    <w:p w14:paraId="4FCC85C3" w14:textId="63F2DC74" w:rsidR="00922CEB" w:rsidRPr="00E23DDD" w:rsidRDefault="003E4E82" w:rsidP="00922CEB">
      <w:pPr>
        <w:pStyle w:val="ListParagraph"/>
        <w:numPr>
          <w:ilvl w:val="0"/>
          <w:numId w:val="21"/>
        </w:numPr>
        <w:rPr>
          <w:b/>
          <w:bCs/>
          <w:lang w:eastAsia="zh-CN"/>
        </w:rPr>
      </w:pPr>
      <w:r w:rsidRPr="00E23DDD">
        <w:rPr>
          <w:b/>
          <w:bCs/>
          <w:lang w:eastAsia="zh-CN"/>
        </w:rPr>
        <w:t>Support for</w:t>
      </w:r>
      <w:r w:rsidR="0053105A">
        <w:rPr>
          <w:b/>
          <w:bCs/>
          <w:lang w:eastAsia="zh-CN"/>
        </w:rPr>
        <w:t xml:space="preserve"> energy-</w:t>
      </w:r>
      <w:r w:rsidR="00F61AAD" w:rsidRPr="00E23DDD">
        <w:rPr>
          <w:b/>
          <w:bCs/>
          <w:lang w:eastAsia="zh-CN"/>
        </w:rPr>
        <w:t>efficient user plane</w:t>
      </w:r>
      <w:r w:rsidR="0019781A" w:rsidRPr="00E23DDD">
        <w:rPr>
          <w:b/>
          <w:bCs/>
          <w:lang w:eastAsia="zh-CN"/>
        </w:rPr>
        <w:t xml:space="preserve"> processing</w:t>
      </w:r>
    </w:p>
    <w:p w14:paraId="40F61783" w14:textId="4D52133F" w:rsidR="0019781A" w:rsidRPr="00887867" w:rsidRDefault="00EC2332" w:rsidP="0019781A">
      <w:pPr>
        <w:pStyle w:val="ListParagraph"/>
        <w:rPr>
          <w:lang w:val="en-US" w:eastAsia="zh-CN"/>
        </w:rPr>
      </w:pPr>
      <w:r>
        <w:rPr>
          <w:lang w:eastAsia="zh-CN"/>
        </w:rPr>
        <w:t>Existing</w:t>
      </w:r>
      <w:r w:rsidRPr="00EC2332">
        <w:rPr>
          <w:lang w:eastAsia="zh-CN"/>
        </w:rPr>
        <w:t xml:space="preserve"> user plane mobility anchors require per-session state replication across UPFs with handovers generating up to 30–40% control plane/user plane signalling overhead and ~25% higher CPU utilization in mobility-intensive scenarios.</w:t>
      </w:r>
      <w:r w:rsidR="00597F63">
        <w:rPr>
          <w:lang w:eastAsia="zh-CN"/>
        </w:rPr>
        <w:t xml:space="preserve"> In addition to this, </w:t>
      </w:r>
      <w:r w:rsidR="007378B1">
        <w:rPr>
          <w:lang w:eastAsia="zh-CN"/>
        </w:rPr>
        <w:t>t</w:t>
      </w:r>
      <w:r w:rsidR="007378B1" w:rsidRPr="007378B1">
        <w:rPr>
          <w:lang w:eastAsia="zh-CN"/>
        </w:rPr>
        <w:t>he UPF performs a range of computation intensive packet processing operations which results in significant resource consumption</w:t>
      </w:r>
      <w:r w:rsidR="00AF5E89">
        <w:rPr>
          <w:lang w:eastAsia="zh-CN"/>
        </w:rPr>
        <w:t>.</w:t>
      </w:r>
      <w:r w:rsidR="00823C00" w:rsidRPr="00823C00">
        <w:t xml:space="preserve"> </w:t>
      </w:r>
      <w:r w:rsidR="00823C00" w:rsidRPr="00823C00">
        <w:rPr>
          <w:lang w:eastAsia="zh-CN"/>
        </w:rPr>
        <w:t xml:space="preserve">Protocol processing </w:t>
      </w:r>
      <w:r w:rsidR="00823C00">
        <w:rPr>
          <w:lang w:eastAsia="zh-CN"/>
        </w:rPr>
        <w:t xml:space="preserve">alone </w:t>
      </w:r>
      <w:r w:rsidR="00823C00" w:rsidRPr="00823C00">
        <w:rPr>
          <w:lang w:eastAsia="zh-CN"/>
        </w:rPr>
        <w:t>contributes 20–35% of UPF</w:t>
      </w:r>
      <w:r w:rsidR="00823C00">
        <w:rPr>
          <w:lang w:eastAsia="zh-CN"/>
        </w:rPr>
        <w:t>’s</w:t>
      </w:r>
      <w:r w:rsidR="00823C00" w:rsidRPr="00823C00">
        <w:rPr>
          <w:lang w:eastAsia="zh-CN"/>
        </w:rPr>
        <w:t xml:space="preserve"> power consumption</w:t>
      </w:r>
      <w:r w:rsidR="00823C00">
        <w:rPr>
          <w:lang w:eastAsia="zh-CN"/>
        </w:rPr>
        <w:t>.</w:t>
      </w:r>
      <w:r w:rsidR="00BF7DC9">
        <w:rPr>
          <w:lang w:eastAsia="zh-CN"/>
        </w:rPr>
        <w:t xml:space="preserve"> The UPF is </w:t>
      </w:r>
      <w:r w:rsidR="00F61AAD" w:rsidRPr="00F61AAD">
        <w:rPr>
          <w:lang w:eastAsia="zh-CN"/>
        </w:rPr>
        <w:t xml:space="preserve">one of the most energy-demanding network function, primarily due to the high processing load associated with user plane protocol operations and the necessity to sustain massive throughput for diverse applications. </w:t>
      </w:r>
      <w:r w:rsidR="00887867">
        <w:rPr>
          <w:lang w:eastAsia="zh-CN"/>
        </w:rPr>
        <w:t>Considering th</w:t>
      </w:r>
      <w:r w:rsidR="00F61AAD">
        <w:rPr>
          <w:lang w:eastAsia="zh-CN"/>
        </w:rPr>
        <w:t xml:space="preserve">ese </w:t>
      </w:r>
      <w:r w:rsidR="00823C00">
        <w:rPr>
          <w:lang w:eastAsia="zh-CN"/>
        </w:rPr>
        <w:t>aspec</w:t>
      </w:r>
      <w:r w:rsidR="009B4CD8">
        <w:rPr>
          <w:lang w:eastAsia="zh-CN"/>
        </w:rPr>
        <w:t>ts</w:t>
      </w:r>
      <w:r w:rsidR="00887867">
        <w:rPr>
          <w:lang w:eastAsia="zh-CN"/>
        </w:rPr>
        <w:t xml:space="preserve">, </w:t>
      </w:r>
      <w:r w:rsidR="00887867" w:rsidRPr="00887867">
        <w:rPr>
          <w:lang w:eastAsia="zh-CN"/>
        </w:rPr>
        <w:t xml:space="preserve">6G UP shall support </w:t>
      </w:r>
      <w:r w:rsidR="00E23DDD" w:rsidRPr="493C6C6D">
        <w:rPr>
          <w:lang w:eastAsia="zh-CN"/>
        </w:rPr>
        <w:t>energy-proportional forwarding</w:t>
      </w:r>
      <w:r w:rsidR="00E23DDD">
        <w:rPr>
          <w:lang w:eastAsia="zh-CN"/>
        </w:rPr>
        <w:t xml:space="preserve"> and</w:t>
      </w:r>
      <w:r w:rsidR="00E23DDD" w:rsidRPr="00E23DDD">
        <w:rPr>
          <w:lang w:eastAsia="zh-CN"/>
        </w:rPr>
        <w:t xml:space="preserve"> </w:t>
      </w:r>
      <w:r w:rsidR="00E23DDD" w:rsidRPr="00887867">
        <w:rPr>
          <w:lang w:eastAsia="zh-CN"/>
        </w:rPr>
        <w:t>state-li</w:t>
      </w:r>
      <w:r w:rsidR="00E23DDD">
        <w:rPr>
          <w:lang w:eastAsia="zh-CN"/>
        </w:rPr>
        <w:t>te</w:t>
      </w:r>
      <w:r w:rsidR="00E23DDD" w:rsidRPr="00887867">
        <w:rPr>
          <w:lang w:eastAsia="zh-CN"/>
        </w:rPr>
        <w:t xml:space="preserve"> mobility procedures reducing handover signalling load by &gt;25%</w:t>
      </w:r>
      <w:r w:rsidR="00887867" w:rsidRPr="00887867">
        <w:rPr>
          <w:lang w:eastAsia="zh-CN"/>
        </w:rPr>
        <w:t>.</w:t>
      </w:r>
    </w:p>
    <w:p w14:paraId="74A1DA06" w14:textId="0E21D050" w:rsidR="00082882" w:rsidRDefault="00082882" w:rsidP="00082882">
      <w:pPr>
        <w:pStyle w:val="ListParagraph"/>
        <w:numPr>
          <w:ilvl w:val="0"/>
          <w:numId w:val="16"/>
        </w:numPr>
        <w:rPr>
          <w:b/>
          <w:bCs/>
          <w:lang w:eastAsia="zh-CN"/>
        </w:rPr>
      </w:pPr>
      <w:r w:rsidRPr="63572C2A">
        <w:rPr>
          <w:b/>
          <w:bCs/>
          <w:lang w:eastAsia="zh-CN"/>
        </w:rPr>
        <w:t>Real-time performance monitoring and quality assurance</w:t>
      </w:r>
    </w:p>
    <w:p w14:paraId="532B8393" w14:textId="067896DD" w:rsidR="00082882" w:rsidRPr="00082882" w:rsidRDefault="03D7E78F" w:rsidP="00082882">
      <w:pPr>
        <w:pStyle w:val="ListParagraph"/>
        <w:rPr>
          <w:b/>
          <w:bCs/>
          <w:lang w:eastAsia="zh-CN"/>
        </w:rPr>
      </w:pPr>
      <w:r w:rsidRPr="06B9C995">
        <w:rPr>
          <w:lang w:eastAsia="zh-CN"/>
        </w:rPr>
        <w:t>UPF needs enhancement with deep packet inspection (DPI) and interfaces that monitor network quality in real time, allowing operators to analyse traffic trends, monitor per-application quality, and deliver SLA-guaranteed services for advanced 6G use cases like IoT, smart cities, and industrial automation</w:t>
      </w:r>
      <w:r w:rsidR="00BE01DF">
        <w:rPr>
          <w:lang w:eastAsia="zh-CN"/>
        </w:rPr>
        <w:t xml:space="preserve">. At the same time, the User Plane needs to support such enhanced monitoring capabilities flexibly and selectively, for highest efficiency. </w:t>
      </w:r>
    </w:p>
    <w:p w14:paraId="32A5B2A3" w14:textId="6F9014D0" w:rsidR="00082882" w:rsidRPr="00082882" w:rsidRDefault="00407CDA" w:rsidP="00082882">
      <w:pPr>
        <w:pStyle w:val="ListParagraph"/>
        <w:numPr>
          <w:ilvl w:val="0"/>
          <w:numId w:val="16"/>
        </w:numPr>
        <w:rPr>
          <w:lang w:eastAsia="zh-CN"/>
        </w:rPr>
      </w:pPr>
      <w:r w:rsidRPr="63572C2A">
        <w:rPr>
          <w:b/>
          <w:bCs/>
          <w:lang w:eastAsia="zh-CN"/>
        </w:rPr>
        <w:t>Seamless integration with external analytics and control systems</w:t>
      </w:r>
      <w:r w:rsidRPr="63572C2A">
        <w:rPr>
          <w:rFonts w:ascii="Segoe UI" w:hAnsi="Segoe UI" w:cs="Segoe UI"/>
        </w:rPr>
        <w:t> </w:t>
      </w:r>
    </w:p>
    <w:p w14:paraId="4FBC25B7" w14:textId="58BA8AA4" w:rsidR="00082882" w:rsidRDefault="00407CDA" w:rsidP="007448B0">
      <w:pPr>
        <w:pStyle w:val="ListParagraph"/>
        <w:rPr>
          <w:lang w:eastAsia="zh-CN"/>
        </w:rPr>
      </w:pPr>
      <w:r w:rsidRPr="63572C2A">
        <w:rPr>
          <w:lang w:eastAsia="zh-CN"/>
        </w:rPr>
        <w:t xml:space="preserve">Enhanced UPF features include interfaces to expose real-time network data to external </w:t>
      </w:r>
      <w:r w:rsidR="00082882" w:rsidRPr="63572C2A">
        <w:rPr>
          <w:lang w:eastAsia="zh-CN"/>
        </w:rPr>
        <w:t>analysers</w:t>
      </w:r>
      <w:r w:rsidRPr="63572C2A">
        <w:rPr>
          <w:lang w:eastAsia="zh-CN"/>
        </w:rPr>
        <w:t xml:space="preserve"> and systems. This supports advanced analytics, automation, and AI-driven network optimization for 6G use cases, resulting in greater flexibility and value-added services.</w:t>
      </w:r>
    </w:p>
    <w:p w14:paraId="48B3BD94" w14:textId="1E6779A5" w:rsidR="00082882" w:rsidRDefault="00082882" w:rsidP="00082882">
      <w:pPr>
        <w:pStyle w:val="ListParagraph"/>
        <w:numPr>
          <w:ilvl w:val="0"/>
          <w:numId w:val="16"/>
        </w:numPr>
        <w:rPr>
          <w:b/>
          <w:bCs/>
          <w:lang w:eastAsia="zh-CN"/>
        </w:rPr>
      </w:pPr>
      <w:r w:rsidRPr="63572C2A">
        <w:rPr>
          <w:b/>
          <w:bCs/>
          <w:lang w:eastAsia="zh-CN"/>
        </w:rPr>
        <w:lastRenderedPageBreak/>
        <w:t>Service-Based Architecture (SBA) Integration</w:t>
      </w:r>
    </w:p>
    <w:p w14:paraId="1EE4C23A" w14:textId="12CDC230" w:rsidR="00082882" w:rsidRDefault="00082882" w:rsidP="00082882">
      <w:pPr>
        <w:pStyle w:val="ListParagraph"/>
        <w:rPr>
          <w:lang w:eastAsia="zh-CN"/>
        </w:rPr>
      </w:pPr>
      <w:r w:rsidRPr="63572C2A">
        <w:rPr>
          <w:lang w:eastAsia="zh-CN"/>
        </w:rPr>
        <w:t>UPF enhancements are required for tighter integration into the 5G Core’s Service-Based Architecture, including direct and indirect data subscription, improved UPF selection, event exposure and better connection management between UPF and other NFs</w:t>
      </w:r>
      <w:r w:rsidR="00DA51F1" w:rsidRPr="63572C2A">
        <w:rPr>
          <w:lang w:eastAsia="zh-CN"/>
        </w:rPr>
        <w:t xml:space="preserve"> </w:t>
      </w:r>
      <w:r w:rsidR="00407EC1" w:rsidRPr="63572C2A">
        <w:rPr>
          <w:lang w:eastAsia="zh-CN"/>
        </w:rPr>
        <w:t>e.g.</w:t>
      </w:r>
      <w:r w:rsidR="00DA51F1" w:rsidRPr="63572C2A">
        <w:rPr>
          <w:lang w:eastAsia="zh-CN"/>
        </w:rPr>
        <w:t xml:space="preserve"> </w:t>
      </w:r>
      <w:r w:rsidR="00B90153">
        <w:rPr>
          <w:lang w:eastAsia="zh-CN"/>
        </w:rPr>
        <w:t xml:space="preserve">full </w:t>
      </w:r>
      <w:r w:rsidR="00DA51F1" w:rsidRPr="63572C2A">
        <w:rPr>
          <w:lang w:eastAsia="zh-CN"/>
        </w:rPr>
        <w:t xml:space="preserve">SBI adoption for N4 interface between UPF and Control Plane. </w:t>
      </w:r>
      <w:r w:rsidRPr="63572C2A">
        <w:rPr>
          <w:lang w:eastAsia="zh-CN"/>
        </w:rPr>
        <w:t>This supports more dynamic and application-aware traffic handling, which is essential for diverse, low-latency 6G services.</w:t>
      </w:r>
      <w:r w:rsidR="00DA51F1" w:rsidRPr="63572C2A">
        <w:rPr>
          <w:lang w:eastAsia="zh-CN"/>
        </w:rPr>
        <w:t xml:space="preserve"> </w:t>
      </w:r>
    </w:p>
    <w:p w14:paraId="4521D55F" w14:textId="03E5B8A1" w:rsidR="00082882" w:rsidRPr="00082882" w:rsidRDefault="00082882" w:rsidP="00082882">
      <w:pPr>
        <w:pStyle w:val="ListParagraph"/>
        <w:numPr>
          <w:ilvl w:val="0"/>
          <w:numId w:val="16"/>
        </w:numPr>
        <w:rPr>
          <w:b/>
          <w:bCs/>
          <w:lang w:eastAsia="zh-CN"/>
        </w:rPr>
      </w:pPr>
      <w:r w:rsidRPr="63572C2A">
        <w:rPr>
          <w:b/>
          <w:bCs/>
          <w:lang w:eastAsia="zh-CN"/>
        </w:rPr>
        <w:t>Support for diverse and stringent Service Level Agreements (SLAs) </w:t>
      </w:r>
    </w:p>
    <w:p w14:paraId="6FFCFE27" w14:textId="398F1527" w:rsidR="00082882" w:rsidRDefault="00082882" w:rsidP="00082882">
      <w:pPr>
        <w:pStyle w:val="ListParagraph"/>
        <w:rPr>
          <w:lang w:eastAsia="zh-CN"/>
        </w:rPr>
      </w:pPr>
      <w:r w:rsidRPr="63572C2A">
        <w:rPr>
          <w:lang w:eastAsia="zh-CN"/>
        </w:rPr>
        <w:t>6G will serve use cases ranging from IoT, smart cities, and industrial automation to immersive AR/VR and critical infrastructure. Each may require different guarantees for latency, throughput, reliability, and coverage. Enhanced UPF must interpret, enforce, and adapt to these varied SLAs in real time to meet application and user requirements.</w:t>
      </w:r>
    </w:p>
    <w:p w14:paraId="3045268A" w14:textId="0D1615B4" w:rsidR="00C27B68" w:rsidRPr="00C27B68" w:rsidRDefault="00C27B68" w:rsidP="00C27B68">
      <w:pPr>
        <w:pStyle w:val="ListParagraph"/>
        <w:numPr>
          <w:ilvl w:val="0"/>
          <w:numId w:val="16"/>
        </w:numPr>
        <w:rPr>
          <w:b/>
          <w:bCs/>
          <w:lang w:eastAsia="zh-CN"/>
        </w:rPr>
      </w:pPr>
      <w:r w:rsidRPr="63572C2A">
        <w:rPr>
          <w:b/>
          <w:bCs/>
          <w:lang w:eastAsia="zh-CN"/>
        </w:rPr>
        <w:t>AI/ML integration </w:t>
      </w:r>
    </w:p>
    <w:p w14:paraId="6F52C616" w14:textId="321B2321" w:rsidR="00C27B68" w:rsidRPr="00B90153" w:rsidRDefault="00C27B68" w:rsidP="00B90153">
      <w:pPr>
        <w:pStyle w:val="ListParagraph"/>
        <w:rPr>
          <w:lang w:eastAsia="zh-CN"/>
        </w:rPr>
      </w:pPr>
      <w:r w:rsidRPr="00B90153">
        <w:rPr>
          <w:lang w:eastAsia="zh-CN"/>
        </w:rPr>
        <w:t xml:space="preserve">UPF enhancement is required for </w:t>
      </w:r>
      <w:r w:rsidR="00B90153" w:rsidRPr="00B90153">
        <w:rPr>
          <w:lang w:eastAsia="zh-CN"/>
        </w:rPr>
        <w:t xml:space="preserve">further </w:t>
      </w:r>
      <w:r w:rsidRPr="00B90153">
        <w:rPr>
          <w:lang w:eastAsia="zh-CN"/>
        </w:rPr>
        <w:t>integration with AI/ML-driven frameworks, enabling coordinated intelligence across user equipment (UE), RAN, and the 6G core. The enhanced UPF can serve as a critical data and control point for distributed intelligence in 6G networks.</w:t>
      </w:r>
    </w:p>
    <w:p w14:paraId="724DC687" w14:textId="6E0E4070" w:rsidR="00C27B68" w:rsidRPr="00C27B68" w:rsidRDefault="00C27B68" w:rsidP="00C27B68">
      <w:pPr>
        <w:pStyle w:val="ListParagraph"/>
        <w:numPr>
          <w:ilvl w:val="0"/>
          <w:numId w:val="16"/>
        </w:numPr>
        <w:rPr>
          <w:b/>
          <w:bCs/>
          <w:lang w:eastAsia="zh-CN"/>
        </w:rPr>
      </w:pPr>
      <w:r w:rsidRPr="63572C2A">
        <w:rPr>
          <w:b/>
          <w:bCs/>
          <w:lang w:eastAsia="zh-CN"/>
        </w:rPr>
        <w:t>Security enhancements</w:t>
      </w:r>
    </w:p>
    <w:p w14:paraId="7498479B" w14:textId="4DDFF920" w:rsidR="00C27B68" w:rsidRPr="00B90153" w:rsidRDefault="00C27B68" w:rsidP="00082882">
      <w:pPr>
        <w:pStyle w:val="ListParagraph"/>
        <w:rPr>
          <w:lang w:eastAsia="zh-CN"/>
        </w:rPr>
      </w:pPr>
      <w:r w:rsidRPr="00B90153">
        <w:rPr>
          <w:lang w:eastAsia="zh-CN"/>
        </w:rPr>
        <w:t>The enhanced UPFs should support for continuous surveillance of traffic patterns for meeting enhanced security needs for future 6G network. This enables swift detection of anomalous behaviour, detecting emerging threats, improving the ability to contain and mitigate attacks before they impact users using various AI advancements.</w:t>
      </w:r>
    </w:p>
    <w:p w14:paraId="54DE36B6" w14:textId="596B74EE" w:rsidR="00C27B68" w:rsidRDefault="00C27B68" w:rsidP="00C27B68">
      <w:pPr>
        <w:pStyle w:val="ListParagraph"/>
        <w:numPr>
          <w:ilvl w:val="0"/>
          <w:numId w:val="16"/>
        </w:numPr>
        <w:rPr>
          <w:b/>
          <w:bCs/>
          <w:lang w:eastAsia="zh-CN"/>
        </w:rPr>
      </w:pPr>
      <w:r w:rsidRPr="63572C2A">
        <w:rPr>
          <w:b/>
          <w:bCs/>
          <w:lang w:eastAsia="zh-CN"/>
        </w:rPr>
        <w:t>Support for new transport protocol </w:t>
      </w:r>
    </w:p>
    <w:p w14:paraId="0A2346F5" w14:textId="661D76B9" w:rsidR="00C27B68" w:rsidRPr="00B90153" w:rsidRDefault="00C27B68" w:rsidP="00C27B68">
      <w:pPr>
        <w:pStyle w:val="ListParagraph"/>
        <w:rPr>
          <w:lang w:eastAsia="zh-CN"/>
        </w:rPr>
      </w:pPr>
      <w:r w:rsidRPr="00B90153">
        <w:rPr>
          <w:lang w:eastAsia="zh-CN"/>
        </w:rPr>
        <w:t>Most of the performance</w:t>
      </w:r>
      <w:r w:rsidR="007448B0" w:rsidRPr="00B90153">
        <w:rPr>
          <w:lang w:eastAsia="zh-CN"/>
        </w:rPr>
        <w:t xml:space="preserve"> goals</w:t>
      </w:r>
      <w:r w:rsidRPr="00B90153">
        <w:rPr>
          <w:lang w:eastAsia="zh-CN"/>
        </w:rPr>
        <w:t>, reliability and scalability</w:t>
      </w:r>
      <w:r w:rsidR="007448B0" w:rsidRPr="00B90153">
        <w:rPr>
          <w:lang w:eastAsia="zh-CN"/>
        </w:rPr>
        <w:t xml:space="preserve"> targets</w:t>
      </w:r>
      <w:r w:rsidRPr="00B90153">
        <w:rPr>
          <w:lang w:eastAsia="zh-CN"/>
        </w:rPr>
        <w:t>, SLA driven traffic management</w:t>
      </w:r>
      <w:r w:rsidR="007448B0" w:rsidRPr="00B90153">
        <w:rPr>
          <w:lang w:eastAsia="zh-CN"/>
        </w:rPr>
        <w:t xml:space="preserve"> aspects</w:t>
      </w:r>
      <w:r w:rsidRPr="00B90153">
        <w:rPr>
          <w:lang w:eastAsia="zh-CN"/>
        </w:rPr>
        <w:t xml:space="preserve">, new security </w:t>
      </w:r>
      <w:r w:rsidR="007448B0" w:rsidRPr="00B90153">
        <w:rPr>
          <w:lang w:eastAsia="zh-CN"/>
        </w:rPr>
        <w:t>needs</w:t>
      </w:r>
      <w:r w:rsidRPr="00B90153">
        <w:rPr>
          <w:lang w:eastAsia="zh-CN"/>
        </w:rPr>
        <w:t xml:space="preserve">, flexible and programmable UPF which can adjust itself to the current traffic needs and AI/ML integration needs of future 6G UPF cannot be met with the current transport protocol. </w:t>
      </w:r>
      <w:r w:rsidR="00DA51F1" w:rsidRPr="00B90153">
        <w:rPr>
          <w:lang w:eastAsia="zh-CN"/>
        </w:rPr>
        <w:t>The study should focus on evaluating various options for new transport protocol for 6G network.</w:t>
      </w:r>
    </w:p>
    <w:p w14:paraId="67FC90A1" w14:textId="77777777" w:rsidR="00625746" w:rsidRDefault="00625746" w:rsidP="007D5496">
      <w:pPr>
        <w:rPr>
          <w:lang w:eastAsia="zh-CN"/>
        </w:rPr>
      </w:pPr>
    </w:p>
    <w:p w14:paraId="4015A593" w14:textId="7F365F2A" w:rsidR="00D047EC" w:rsidRDefault="00D047EC" w:rsidP="007D5496">
      <w:pPr>
        <w:rPr>
          <w:lang w:eastAsia="zh-CN"/>
        </w:rPr>
      </w:pPr>
    </w:p>
    <w:p w14:paraId="1C3C1BA4" w14:textId="2B9825FB" w:rsidR="008C2BE3" w:rsidRPr="00053F6B" w:rsidRDefault="008C2BE3" w:rsidP="008C2BE3">
      <w:pPr>
        <w:jc w:val="center"/>
        <w:rPr>
          <w:rFonts w:ascii="Arial" w:hAnsi="Arial" w:cs="Arial"/>
          <w:color w:val="FF0000"/>
          <w:sz w:val="36"/>
          <w:szCs w:val="36"/>
        </w:rPr>
      </w:pPr>
      <w:r w:rsidRPr="63572C2A">
        <w:rPr>
          <w:rFonts w:ascii="Arial" w:hAnsi="Arial" w:cs="Arial"/>
          <w:color w:val="FF0000"/>
          <w:sz w:val="36"/>
          <w:szCs w:val="36"/>
        </w:rPr>
        <w:t xml:space="preserve">**** First Change </w:t>
      </w:r>
      <w:r w:rsidR="000D3B2B" w:rsidRPr="63572C2A">
        <w:rPr>
          <w:rFonts w:ascii="Arial" w:hAnsi="Arial" w:cs="Arial"/>
          <w:color w:val="FF0000"/>
          <w:sz w:val="36"/>
          <w:szCs w:val="36"/>
        </w:rPr>
        <w:t>(all text new)</w:t>
      </w:r>
      <w:r w:rsidRPr="63572C2A">
        <w:rPr>
          <w:rFonts w:ascii="Arial" w:hAnsi="Arial" w:cs="Arial"/>
          <w:color w:val="FF0000"/>
          <w:sz w:val="36"/>
          <w:szCs w:val="36"/>
        </w:rPr>
        <w:t>****</w:t>
      </w:r>
    </w:p>
    <w:p w14:paraId="3B3C3D47" w14:textId="77777777" w:rsidR="008C2BE3" w:rsidRDefault="008C2BE3" w:rsidP="007D5496">
      <w:pPr>
        <w:rPr>
          <w:lang w:eastAsia="zh-CN"/>
        </w:rPr>
      </w:pPr>
    </w:p>
    <w:bookmarkEnd w:id="0"/>
    <w:p w14:paraId="5B3A250E" w14:textId="57C67512" w:rsidR="003835C7" w:rsidRPr="00E96F69" w:rsidRDefault="00642467" w:rsidP="003835C7">
      <w:pPr>
        <w:pStyle w:val="Heading1"/>
        <w:rPr>
          <w:rFonts w:cs="Arial"/>
          <w:sz w:val="32"/>
          <w:szCs w:val="18"/>
        </w:rPr>
      </w:pPr>
      <w:r>
        <w:t>Annex A.</w:t>
      </w:r>
      <w:r w:rsidR="0011539B">
        <w:t>1.2</w:t>
      </w:r>
      <w:r w:rsidR="003835C7" w:rsidRPr="00E96F69">
        <w:rPr>
          <w:rFonts w:cs="Arial"/>
          <w:sz w:val="32"/>
          <w:szCs w:val="18"/>
        </w:rPr>
        <w:t>.</w:t>
      </w:r>
      <w:r w:rsidR="0011539B">
        <w:rPr>
          <w:rFonts w:cs="Arial"/>
          <w:sz w:val="32"/>
          <w:szCs w:val="18"/>
        </w:rPr>
        <w:t>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D047EC">
        <w:rPr>
          <w:rFonts w:cs="Arial"/>
          <w:sz w:val="32"/>
          <w:szCs w:val="18"/>
        </w:rPr>
        <w:t>1.</w:t>
      </w:r>
      <w:r w:rsidR="00D047EC" w:rsidRPr="63572C2A">
        <w:rPr>
          <w:rFonts w:cs="Arial"/>
          <w:sz w:val="32"/>
          <w:szCs w:val="32"/>
        </w:rPr>
        <w:t>2</w:t>
      </w:r>
      <w:r w:rsidR="00C65856">
        <w:rPr>
          <w:rFonts w:cs="Arial"/>
          <w:sz w:val="32"/>
          <w:szCs w:val="18"/>
        </w:rPr>
        <w:t xml:space="preserve"> Scope</w:t>
      </w:r>
      <w:r w:rsidR="00D047EC">
        <w:rPr>
          <w:rFonts w:cs="Arial"/>
          <w:sz w:val="32"/>
          <w:szCs w:val="18"/>
        </w:rPr>
        <w:t xml:space="preserve"> for </w:t>
      </w:r>
      <w:r w:rsidR="00D047EC" w:rsidRPr="00D047EC">
        <w:rPr>
          <w:rFonts w:cs="Arial"/>
          <w:sz w:val="32"/>
          <w:szCs w:val="18"/>
        </w:rPr>
        <w:t>enhanc</w:t>
      </w:r>
      <w:r w:rsidR="00D047EC">
        <w:rPr>
          <w:rFonts w:cs="Arial"/>
          <w:sz w:val="32"/>
          <w:szCs w:val="18"/>
        </w:rPr>
        <w:t>ing</w:t>
      </w:r>
      <w:r w:rsidR="00D047EC" w:rsidRPr="00D047EC">
        <w:rPr>
          <w:rFonts w:cs="Arial"/>
          <w:sz w:val="32"/>
          <w:szCs w:val="18"/>
        </w:rPr>
        <w:t xml:space="preserve"> user plane architecture</w:t>
      </w:r>
      <w:r w:rsidR="00D047EC">
        <w:rPr>
          <w:rFonts w:cs="Arial"/>
          <w:sz w:val="32"/>
          <w:szCs w:val="18"/>
        </w:rPr>
        <w:t xml:space="preserve"> for 6G</w:t>
      </w:r>
    </w:p>
    <w:p w14:paraId="6277817B" w14:textId="0ABE9C7B" w:rsidR="008E1719" w:rsidRDefault="000E32B2" w:rsidP="008E1719">
      <w:pPr>
        <w:spacing w:after="210" w:line="360" w:lineRule="auto"/>
        <w:rPr>
          <w:rFonts w:eastAsia="inter"/>
          <w:color w:val="000000" w:themeColor="text1"/>
        </w:rPr>
      </w:pPr>
      <w:bookmarkStart w:id="1" w:name="OLE_LINK12"/>
      <w:bookmarkStart w:id="2" w:name="OLE_LINK13"/>
      <w:r>
        <w:rPr>
          <w:rFonts w:eastAsia="inter"/>
          <w:color w:val="000000" w:themeColor="text1"/>
        </w:rPr>
        <w:t>Sub-W</w:t>
      </w:r>
      <w:r w:rsidR="008E1719">
        <w:rPr>
          <w:rFonts w:eastAsia="inter"/>
          <w:color w:val="000000" w:themeColor="text1"/>
        </w:rPr>
        <w:t xml:space="preserve">ork Task 1.2 includes: </w:t>
      </w:r>
    </w:p>
    <w:p w14:paraId="0B0CD2D8" w14:textId="77777777" w:rsidR="000B4383" w:rsidRDefault="008E1719" w:rsidP="0011539B">
      <w:pPr>
        <w:rPr>
          <w:rFonts w:eastAsia="inter"/>
          <w:color w:val="000000" w:themeColor="text1"/>
          <w:lang w:val="en-US"/>
        </w:rPr>
      </w:pPr>
      <w:r>
        <w:rPr>
          <w:rFonts w:eastAsia="inter"/>
          <w:color w:val="000000" w:themeColor="text1"/>
          <w:lang w:val="en-US"/>
        </w:rPr>
        <w:t>“</w:t>
      </w:r>
      <w:r w:rsidRPr="008E1719">
        <w:rPr>
          <w:rFonts w:eastAsia="inter"/>
          <w:color w:val="000000" w:themeColor="text1"/>
          <w:lang w:val="en-US"/>
        </w:rPr>
        <w:t>1.2. </w:t>
      </w:r>
      <w:r w:rsidRPr="008E1719">
        <w:rPr>
          <w:rFonts w:eastAsia="inter"/>
          <w:b/>
          <w:bCs/>
          <w:color w:val="000000" w:themeColor="text1"/>
          <w:lang w:val="en-US"/>
        </w:rPr>
        <w:t>Study whether and how to support and/or enhance the following aspects in 6G:</w:t>
      </w:r>
      <w:r w:rsidRPr="008E1719">
        <w:rPr>
          <w:rFonts w:eastAsia="inter"/>
          <w:color w:val="000000" w:themeColor="text1"/>
          <w:lang w:val="en-US"/>
        </w:rPr>
        <w:t> the SBA framework</w:t>
      </w:r>
      <w:r w:rsidRPr="008E1719">
        <w:rPr>
          <w:rFonts w:eastAsia="inter" w:hint="eastAsia"/>
          <w:color w:val="000000" w:themeColor="text1"/>
          <w:lang w:val="en-US"/>
        </w:rPr>
        <w:t>,</w:t>
      </w:r>
      <w:r w:rsidRPr="008E1719">
        <w:rPr>
          <w:rFonts w:eastAsia="inter"/>
          <w:color w:val="000000" w:themeColor="text1"/>
          <w:lang w:val="en-US"/>
        </w:rPr>
        <w:t xml:space="preserve"> network slicing, network sharing, </w:t>
      </w:r>
      <w:r w:rsidRPr="008E1719">
        <w:rPr>
          <w:rFonts w:eastAsia="inter"/>
          <w:b/>
          <w:bCs/>
          <w:color w:val="000000" w:themeColor="text1"/>
          <w:lang w:val="en-US"/>
        </w:rPr>
        <w:t>user plane architecture</w:t>
      </w:r>
      <w:r w:rsidRPr="008E1719">
        <w:rPr>
          <w:rFonts w:eastAsia="inter"/>
          <w:color w:val="000000" w:themeColor="text1"/>
          <w:lang w:val="en-US"/>
        </w:rPr>
        <w:t>, QoS framework, policy framework, network exposure framework</w:t>
      </w:r>
      <w:r w:rsidRPr="008E1719">
        <w:rPr>
          <w:rFonts w:eastAsia="inter" w:hint="eastAsia"/>
          <w:color w:val="000000" w:themeColor="text1"/>
          <w:lang w:val="en-US"/>
        </w:rPr>
        <w:t>,</w:t>
      </w:r>
      <w:r w:rsidRPr="008E1719">
        <w:rPr>
          <w:rFonts w:eastAsia="inter"/>
          <w:color w:val="000000" w:themeColor="text1"/>
          <w:lang w:val="en-US"/>
        </w:rPr>
        <w:t> architecture for specific scenarios e.g. fixed wireless access, localized service access</w:t>
      </w:r>
      <w:r w:rsidRPr="008E1719">
        <w:rPr>
          <w:rFonts w:eastAsia="inter" w:hint="eastAsia"/>
          <w:color w:val="000000" w:themeColor="text1"/>
          <w:lang w:val="en-US"/>
        </w:rPr>
        <w:t>.</w:t>
      </w:r>
      <w:r w:rsidR="000E32B2">
        <w:rPr>
          <w:rFonts w:eastAsia="inter"/>
          <w:color w:val="000000" w:themeColor="text1"/>
          <w:lang w:val="en-US"/>
        </w:rPr>
        <w:t>”</w:t>
      </w:r>
    </w:p>
    <w:p w14:paraId="3F94C59C" w14:textId="28882C00" w:rsidR="0011539B" w:rsidRDefault="5C645D94" w:rsidP="0011539B">
      <w:r>
        <w:t xml:space="preserve">The </w:t>
      </w:r>
      <w:r w:rsidR="00D274B3">
        <w:rPr>
          <w:rFonts w:eastAsiaTheme="minorEastAsia"/>
          <w:lang w:val="en-US" w:eastAsia="zh-CN"/>
        </w:rPr>
        <w:t>Sub-</w:t>
      </w:r>
      <w:r w:rsidR="00D274B3" w:rsidRPr="006E3550">
        <w:rPr>
          <w:rFonts w:eastAsiaTheme="minorEastAsia"/>
          <w:lang w:val="en-US" w:eastAsia="zh-CN"/>
        </w:rPr>
        <w:t xml:space="preserve">Work Task </w:t>
      </w:r>
      <w:r w:rsidR="00D274B3">
        <w:rPr>
          <w:rFonts w:eastAsiaTheme="minorEastAsia"/>
          <w:lang w:val="en-US" w:eastAsia="zh-CN"/>
        </w:rPr>
        <w:t xml:space="preserve">for user plane architecture </w:t>
      </w:r>
      <w:r>
        <w:t>for UPF enhancement include</w:t>
      </w:r>
      <w:r w:rsidR="00D274B3">
        <w:t>s</w:t>
      </w:r>
      <w:r>
        <w:t xml:space="preserve"> the following</w:t>
      </w:r>
      <w:r w:rsidR="00D274B3">
        <w:t xml:space="preserve"> aspects</w:t>
      </w:r>
      <w:r>
        <w:t>:</w:t>
      </w:r>
    </w:p>
    <w:p w14:paraId="4F87CAFA" w14:textId="5FAB67A9" w:rsidR="000B4383" w:rsidRDefault="000B4383" w:rsidP="000B4383">
      <w:pPr>
        <w:pStyle w:val="B1"/>
        <w:numPr>
          <w:ilvl w:val="0"/>
          <w:numId w:val="1"/>
        </w:numPr>
        <w:rPr>
          <w:lang w:val="en-US" w:eastAsia="zh-CN"/>
        </w:rPr>
      </w:pPr>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goals defined in IMT-2030 [</w:t>
      </w:r>
      <w:r w:rsidRPr="00936639">
        <w:rPr>
          <w:highlight w:val="yellow"/>
          <w:lang w:val="en-US" w:eastAsia="zh-CN"/>
        </w:rPr>
        <w:t>x1</w:t>
      </w:r>
      <w:r w:rsidRPr="06B9C995">
        <w:rPr>
          <w:lang w:val="en-US" w:eastAsia="zh-CN"/>
        </w:rPr>
        <w:t>]</w:t>
      </w:r>
      <w:r>
        <w:rPr>
          <w:lang w:val="en-US" w:eastAsia="zh-CN"/>
        </w:rPr>
        <w:t>, enable 6G services and meet operator’s requirements specified in TR 22.780 [</w:t>
      </w:r>
      <w:r w:rsidRPr="00FC75A7">
        <w:rPr>
          <w:highlight w:val="yellow"/>
          <w:lang w:val="en-US" w:eastAsia="zh-CN"/>
        </w:rPr>
        <w:t>x</w:t>
      </w:r>
      <w:r w:rsidR="00FC75A7" w:rsidRPr="00FC75A7">
        <w:rPr>
          <w:highlight w:val="yellow"/>
          <w:lang w:val="en-US" w:eastAsia="zh-CN"/>
        </w:rPr>
        <w:t>2</w:t>
      </w:r>
      <w:r>
        <w:rPr>
          <w:lang w:val="en-US" w:eastAsia="zh-CN"/>
        </w:rPr>
        <w:t>], regarding efficiency, latency, and flexibility.</w:t>
      </w:r>
    </w:p>
    <w:p w14:paraId="2782B62F" w14:textId="12719C92" w:rsidR="000B4383" w:rsidRPr="00A848D7" w:rsidRDefault="000B4383" w:rsidP="000B4383">
      <w:pPr>
        <w:pStyle w:val="B1"/>
        <w:numPr>
          <w:ilvl w:val="1"/>
          <w:numId w:val="1"/>
        </w:numPr>
        <w:rPr>
          <w:lang w:val="en-US" w:eastAsia="zh-CN"/>
        </w:rPr>
      </w:pPr>
      <w:r w:rsidRPr="00A848D7">
        <w:rPr>
          <w:lang w:val="en-US" w:eastAsia="zh-CN"/>
        </w:rPr>
        <w:t>Explore new transport protocol which can meet performance, scalability, security and other needs of the future 6G network.</w:t>
      </w:r>
    </w:p>
    <w:p w14:paraId="5C93E8FD" w14:textId="77777777" w:rsidR="000B4383" w:rsidRPr="00936639" w:rsidRDefault="000B4383" w:rsidP="000B4383">
      <w:pPr>
        <w:pStyle w:val="B1"/>
        <w:numPr>
          <w:ilvl w:val="1"/>
          <w:numId w:val="1"/>
        </w:numPr>
        <w:rPr>
          <w:lang w:val="en-US" w:eastAsia="zh-CN"/>
        </w:rPr>
      </w:pPr>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p>
    <w:p w14:paraId="315E096D" w14:textId="20F7E4EB" w:rsidR="000B4383" w:rsidRDefault="000B4383" w:rsidP="000B4383">
      <w:pPr>
        <w:pStyle w:val="B1"/>
        <w:numPr>
          <w:ilvl w:val="1"/>
          <w:numId w:val="1"/>
        </w:numPr>
        <w:rPr>
          <w:lang w:val="en-US" w:eastAsia="zh-CN"/>
        </w:rPr>
      </w:pPr>
      <w:r w:rsidRPr="06B9C995">
        <w:rPr>
          <w:lang w:val="en-US" w:eastAsia="zh-CN"/>
        </w:rPr>
        <w:t xml:space="preserve">Study </w:t>
      </w:r>
      <w:r w:rsidRPr="00A848D7">
        <w:rPr>
          <w:lang w:val="en-US" w:eastAsia="zh-CN"/>
        </w:rPr>
        <w:t xml:space="preserve">how to fully integrate with the control </w:t>
      </w:r>
      <w:r>
        <w:rPr>
          <w:lang w:val="en-US" w:eastAsia="zh-CN"/>
        </w:rPr>
        <w:t xml:space="preserve">of the user </w:t>
      </w:r>
      <w:r w:rsidRPr="00A848D7">
        <w:rPr>
          <w:lang w:val="en-US" w:eastAsia="zh-CN"/>
        </w:rPr>
        <w:t xml:space="preserve">plane </w:t>
      </w:r>
      <w:r>
        <w:rPr>
          <w:lang w:val="en-US" w:eastAsia="zh-CN"/>
        </w:rPr>
        <w:t xml:space="preserve">with the </w:t>
      </w:r>
      <w:r w:rsidRPr="00A848D7">
        <w:rPr>
          <w:lang w:val="en-US" w:eastAsia="zh-CN"/>
        </w:rPr>
        <w:t>SBA architecture.</w:t>
      </w:r>
    </w:p>
    <w:p w14:paraId="4F61D1C0" w14:textId="77777777" w:rsidR="000B4383" w:rsidRDefault="000B4383" w:rsidP="000B4383">
      <w:pPr>
        <w:pStyle w:val="B1"/>
        <w:numPr>
          <w:ilvl w:val="0"/>
          <w:numId w:val="1"/>
        </w:numPr>
        <w:rPr>
          <w:lang w:val="en-US" w:eastAsia="zh-CN"/>
        </w:rPr>
      </w:pPr>
      <w:r w:rsidRPr="06B9C995">
        <w:rPr>
          <w:lang w:val="en-US" w:eastAsia="zh-CN"/>
        </w:rPr>
        <w:t xml:space="preserve">Study how to enable efficient path programming and context aware forwarding in the user plane functions with the focus on performance optimization, diverse service/application and dynamic QoS requirements. </w:t>
      </w:r>
    </w:p>
    <w:p w14:paraId="4FCFCF00" w14:textId="1B348058" w:rsidR="000B4383" w:rsidRPr="000B4383" w:rsidRDefault="000B4383" w:rsidP="000B4383">
      <w:pPr>
        <w:pStyle w:val="B1"/>
        <w:numPr>
          <w:ilvl w:val="0"/>
          <w:numId w:val="1"/>
        </w:numPr>
        <w:rPr>
          <w:lang w:val="en-US" w:eastAsia="zh-CN"/>
        </w:rPr>
      </w:pPr>
      <w:r w:rsidRPr="06B9C995">
        <w:rPr>
          <w:lang w:val="en-US" w:eastAsia="zh-CN"/>
        </w:rPr>
        <w:lastRenderedPageBreak/>
        <w:t xml:space="preserve">Study how to </w:t>
      </w:r>
      <w:r>
        <w:rPr>
          <w:lang w:val="en-US" w:eastAsia="zh-CN"/>
        </w:rPr>
        <w:t>leverage</w:t>
      </w:r>
      <w:r w:rsidRPr="06B9C995">
        <w:rPr>
          <w:lang w:val="en-US" w:eastAsia="zh-CN"/>
        </w:rPr>
        <w:t xml:space="preserve"> AI/ML to achieve autonomous user plane adaptation and improved resource management.</w:t>
      </w:r>
    </w:p>
    <w:p w14:paraId="7245063E" w14:textId="77777777" w:rsidR="000B4383" w:rsidRDefault="000B4383" w:rsidP="000B4383">
      <w:pPr>
        <w:pStyle w:val="B1"/>
        <w:numPr>
          <w:ilvl w:val="0"/>
          <w:numId w:val="1"/>
        </w:numPr>
        <w:rPr>
          <w:lang w:val="en-US" w:eastAsia="zh-CN"/>
        </w:rPr>
      </w:pPr>
      <w:r w:rsidRPr="06B9C995">
        <w:rPr>
          <w:lang w:val="en-US" w:eastAsia="zh-CN"/>
        </w:rPr>
        <w:t>Study how to improve security and resilience in the user plane</w:t>
      </w:r>
      <w:r>
        <w:rPr>
          <w:lang w:val="en-US" w:eastAsia="zh-CN"/>
        </w:rPr>
        <w:t>.</w:t>
      </w:r>
    </w:p>
    <w:p w14:paraId="104926FD" w14:textId="67BAF674" w:rsidR="00BC6B35" w:rsidRPr="000E32B2" w:rsidRDefault="00BC6B35" w:rsidP="000B4383">
      <w:pPr>
        <w:pStyle w:val="B1"/>
        <w:rPr>
          <w:lang w:val="en-US"/>
        </w:rPr>
      </w:pPr>
    </w:p>
    <w:bookmarkEnd w:id="1"/>
    <w:bookmarkEnd w:id="2"/>
    <w:p w14:paraId="45E1B6AA" w14:textId="304A2EBF" w:rsidR="00C65856" w:rsidRDefault="00C65856" w:rsidP="63572C2A">
      <w:pPr>
        <w:pStyle w:val="B1"/>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65104174" w:rsidR="00114747" w:rsidRPr="00053F6B" w:rsidRDefault="00114747" w:rsidP="00114747">
      <w:pPr>
        <w:jc w:val="center"/>
        <w:rPr>
          <w:rFonts w:ascii="Arial" w:hAnsi="Arial" w:cs="Arial"/>
          <w:color w:val="FF0000"/>
          <w:sz w:val="36"/>
          <w:szCs w:val="36"/>
        </w:rPr>
      </w:pPr>
      <w:r w:rsidRPr="63572C2A">
        <w:rPr>
          <w:rFonts w:ascii="Arial" w:hAnsi="Arial" w:cs="Arial"/>
          <w:color w:val="FF0000"/>
          <w:sz w:val="36"/>
          <w:szCs w:val="36"/>
        </w:rPr>
        <w:t>**** Second Change</w:t>
      </w:r>
      <w:r w:rsidR="00966242" w:rsidRPr="63572C2A">
        <w:rPr>
          <w:rFonts w:ascii="Arial" w:hAnsi="Arial" w:cs="Arial"/>
          <w:color w:val="FF0000"/>
          <w:sz w:val="36"/>
          <w:szCs w:val="36"/>
        </w:rPr>
        <w:t xml:space="preserve"> (all text new)</w:t>
      </w:r>
      <w:r w:rsidRPr="63572C2A">
        <w:rPr>
          <w:rFonts w:ascii="Arial" w:hAnsi="Arial" w:cs="Arial"/>
          <w:color w:val="FF0000"/>
          <w:sz w:val="36"/>
          <w:szCs w:val="36"/>
        </w:rPr>
        <w:t xml:space="preserve"> ****</w:t>
      </w:r>
    </w:p>
    <w:p w14:paraId="787DE657" w14:textId="77777777" w:rsidR="00C65856" w:rsidRDefault="00C65856" w:rsidP="00C65856">
      <w:pPr>
        <w:rPr>
          <w:lang w:eastAsia="zh-CN"/>
        </w:rPr>
      </w:pPr>
    </w:p>
    <w:p w14:paraId="10FA8454" w14:textId="0CF2447F" w:rsidR="00C65856" w:rsidRPr="00E96F69" w:rsidRDefault="3C30DD5F" w:rsidP="00C65856">
      <w:pPr>
        <w:pStyle w:val="Heading1"/>
        <w:rPr>
          <w:rFonts w:cs="Arial"/>
          <w:sz w:val="32"/>
          <w:szCs w:val="32"/>
        </w:rPr>
      </w:pPr>
      <w:r w:rsidRPr="06B9C995">
        <w:rPr>
          <w:rFonts w:cs="Arial"/>
          <w:sz w:val="32"/>
          <w:szCs w:val="32"/>
        </w:rPr>
        <w:t>5</w:t>
      </w:r>
      <w:r w:rsidR="0DFE70C0" w:rsidRPr="06B9C995">
        <w:rPr>
          <w:rFonts w:cs="Arial"/>
          <w:sz w:val="32"/>
          <w:szCs w:val="32"/>
        </w:rPr>
        <w:t>.</w:t>
      </w:r>
      <w:r w:rsidR="2D769170" w:rsidRPr="06B9C995">
        <w:rPr>
          <w:rFonts w:cs="Arial"/>
          <w:sz w:val="32"/>
          <w:szCs w:val="32"/>
        </w:rPr>
        <w:t>1.2</w:t>
      </w:r>
      <w:r w:rsidR="0877C9CC" w:rsidRPr="06B9C995">
        <w:rPr>
          <w:rFonts w:cs="Arial"/>
          <w:sz w:val="32"/>
          <w:szCs w:val="32"/>
        </w:rPr>
        <w:t>.</w:t>
      </w:r>
      <w:r w:rsidR="46CC0AD2" w:rsidRPr="007F73D5">
        <w:rPr>
          <w:rFonts w:cs="Arial"/>
          <w:sz w:val="32"/>
          <w:szCs w:val="32"/>
          <w:highlight w:val="yellow"/>
        </w:rPr>
        <w:t>x</w:t>
      </w:r>
      <w:r w:rsidR="0877C9CC" w:rsidRPr="06B9C995">
        <w:rPr>
          <w:rFonts w:cs="Arial"/>
          <w:sz w:val="32"/>
          <w:szCs w:val="32"/>
        </w:rPr>
        <w:t xml:space="preserve"> </w:t>
      </w:r>
      <w:r w:rsidR="4A4C3CC1">
        <w:t>Key Issue #</w:t>
      </w:r>
      <w:r w:rsidR="007F73D5">
        <w:t>1.2.</w:t>
      </w:r>
      <w:r w:rsidR="4A4C3CC1" w:rsidRPr="007F73D5">
        <w:rPr>
          <w:highlight w:val="yellow"/>
        </w:rPr>
        <w:t>X</w:t>
      </w:r>
      <w:r w:rsidR="4A4C3CC1">
        <w:t xml:space="preserve">: </w:t>
      </w:r>
      <w:r w:rsidR="0F9142A3">
        <w:t xml:space="preserve">6G User Plane Enhancement </w:t>
      </w:r>
    </w:p>
    <w:p w14:paraId="74764690" w14:textId="37D3A51D" w:rsidR="00C65856" w:rsidRDefault="1137F771" w:rsidP="003835C7">
      <w:pPr>
        <w:pStyle w:val="B1"/>
        <w:ind w:left="0" w:firstLine="0"/>
        <w:rPr>
          <w:lang w:val="en-US" w:eastAsia="zh-CN"/>
        </w:rPr>
      </w:pPr>
      <w:r w:rsidRPr="06B9C995">
        <w:rPr>
          <w:lang w:val="en-US" w:eastAsia="zh-CN"/>
        </w:rPr>
        <w:t xml:space="preserve">This key issue addresses the need to enhance </w:t>
      </w:r>
      <w:r w:rsidR="76FB1D12" w:rsidRPr="06B9C995">
        <w:rPr>
          <w:lang w:val="en-US" w:eastAsia="zh-CN"/>
        </w:rPr>
        <w:t>the user plane architecture in 6G to achieve greater efficiency and flexibility</w:t>
      </w:r>
      <w:r w:rsidR="340D207B" w:rsidRPr="06B9C995">
        <w:rPr>
          <w:lang w:val="en-US" w:eastAsia="zh-CN"/>
        </w:rPr>
        <w:t xml:space="preserve"> </w:t>
      </w:r>
      <w:proofErr w:type="gramStart"/>
      <w:r w:rsidR="340D207B" w:rsidRPr="06B9C995">
        <w:rPr>
          <w:lang w:val="en-US" w:eastAsia="zh-CN"/>
        </w:rPr>
        <w:t>in order to</w:t>
      </w:r>
      <w:proofErr w:type="gramEnd"/>
      <w:r w:rsidR="340D207B" w:rsidRPr="06B9C995">
        <w:rPr>
          <w:lang w:val="en-US" w:eastAsia="zh-CN"/>
        </w:rPr>
        <w:t xml:space="preserve"> support diverse </w:t>
      </w:r>
      <w:r w:rsidR="2AE12F23" w:rsidRPr="06B9C995">
        <w:rPr>
          <w:lang w:val="en-US" w:eastAsia="zh-CN"/>
        </w:rPr>
        <w:t>services</w:t>
      </w:r>
      <w:r w:rsidR="1C82042E" w:rsidRPr="06B9C995">
        <w:rPr>
          <w:lang w:val="en-US" w:eastAsia="zh-CN"/>
        </w:rPr>
        <w:t>/applications</w:t>
      </w:r>
      <w:r w:rsidR="2AE12F23" w:rsidRPr="06B9C995">
        <w:rPr>
          <w:lang w:val="en-US" w:eastAsia="zh-CN"/>
        </w:rPr>
        <w:t xml:space="preserve"> and </w:t>
      </w:r>
      <w:r w:rsidR="340D207B" w:rsidRPr="06B9C995">
        <w:rPr>
          <w:lang w:val="en-US" w:eastAsia="zh-CN"/>
        </w:rPr>
        <w:t>traffic</w:t>
      </w:r>
      <w:r w:rsidR="0BDF9D8F" w:rsidRPr="06B9C995">
        <w:rPr>
          <w:lang w:val="en-US" w:eastAsia="zh-CN"/>
        </w:rPr>
        <w:t xml:space="preserve"> patterns. </w:t>
      </w:r>
      <w:r w:rsidR="340D207B" w:rsidRPr="06B9C995">
        <w:rPr>
          <w:lang w:val="en-US" w:eastAsia="zh-CN"/>
        </w:rPr>
        <w:t xml:space="preserve"> </w:t>
      </w:r>
    </w:p>
    <w:p w14:paraId="1BBE0BD7" w14:textId="45589772" w:rsidR="000B4383" w:rsidRPr="000B4383" w:rsidRDefault="000B4383" w:rsidP="000B4383">
      <w:r>
        <w:t xml:space="preserve">The </w:t>
      </w:r>
      <w:r>
        <w:rPr>
          <w:rFonts w:eastAsiaTheme="minorEastAsia"/>
          <w:lang w:val="en-US" w:eastAsia="zh-CN"/>
        </w:rPr>
        <w:t>KI</w:t>
      </w:r>
      <w:r>
        <w:t xml:space="preserve"> includes the following aspects:</w:t>
      </w:r>
    </w:p>
    <w:p w14:paraId="09E99090" w14:textId="27BA803D" w:rsidR="04B862A0" w:rsidRDefault="04B862A0" w:rsidP="00A848D7">
      <w:pPr>
        <w:pStyle w:val="B1"/>
        <w:numPr>
          <w:ilvl w:val="0"/>
          <w:numId w:val="1"/>
        </w:numPr>
        <w:rPr>
          <w:lang w:val="en-US" w:eastAsia="zh-CN"/>
        </w:rPr>
      </w:pPr>
      <w:r w:rsidRPr="06B9C995">
        <w:rPr>
          <w:lang w:val="en-US" w:eastAsia="zh-CN"/>
        </w:rPr>
        <w:t xml:space="preserve">Study how </w:t>
      </w:r>
      <w:r w:rsidR="00936639" w:rsidRPr="001132DC">
        <w:rPr>
          <w:lang w:eastAsia="zh-CN"/>
        </w:rPr>
        <w:t xml:space="preserve">to </w:t>
      </w:r>
      <w:r w:rsidR="00936639">
        <w:rPr>
          <w:lang w:eastAsia="zh-CN"/>
        </w:rPr>
        <w:t xml:space="preserve">enhance the user plane architecture and its control </w:t>
      </w:r>
      <w:r w:rsidR="539777B2" w:rsidRPr="06B9C995">
        <w:rPr>
          <w:lang w:val="en-US" w:eastAsia="zh-CN"/>
        </w:rPr>
        <w:t>to</w:t>
      </w:r>
      <w:r w:rsidR="61B4103F" w:rsidRPr="06B9C995">
        <w:rPr>
          <w:lang w:val="en-US" w:eastAsia="zh-CN"/>
        </w:rPr>
        <w:t xml:space="preserve"> achieve</w:t>
      </w:r>
      <w:r w:rsidR="539777B2" w:rsidRPr="06B9C995">
        <w:rPr>
          <w:lang w:val="en-US" w:eastAsia="zh-CN"/>
        </w:rPr>
        <w:t xml:space="preserve"> </w:t>
      </w:r>
      <w:r w:rsidR="00A848D7">
        <w:rPr>
          <w:lang w:eastAsia="zh-CN"/>
        </w:rPr>
        <w:t xml:space="preserve">performance, </w:t>
      </w:r>
      <w:r w:rsidR="00A848D7">
        <w:t xml:space="preserve">ultra reliability, and low latency </w:t>
      </w:r>
      <w:r w:rsidR="539777B2" w:rsidRPr="06B9C995">
        <w:rPr>
          <w:lang w:val="en-US" w:eastAsia="zh-CN"/>
        </w:rPr>
        <w:t>goals defined in IMT-2030 [</w:t>
      </w:r>
      <w:r w:rsidR="539777B2" w:rsidRPr="00936639">
        <w:rPr>
          <w:highlight w:val="yellow"/>
          <w:lang w:val="en-US" w:eastAsia="zh-CN"/>
        </w:rPr>
        <w:t>x1</w:t>
      </w:r>
      <w:r w:rsidR="539777B2" w:rsidRPr="06B9C995">
        <w:rPr>
          <w:lang w:val="en-US" w:eastAsia="zh-CN"/>
        </w:rPr>
        <w:t>]</w:t>
      </w:r>
      <w:r w:rsidR="00D274B3">
        <w:rPr>
          <w:lang w:val="en-US" w:eastAsia="zh-CN"/>
        </w:rPr>
        <w:t>, enable 6G services and meet operator’s requirements specified in TR 22.780</w:t>
      </w:r>
      <w:r w:rsidR="00936639">
        <w:rPr>
          <w:lang w:val="en-US" w:eastAsia="zh-CN"/>
        </w:rPr>
        <w:t xml:space="preserve"> [</w:t>
      </w:r>
      <w:r w:rsidR="00936639" w:rsidRPr="00FC75A7">
        <w:rPr>
          <w:highlight w:val="yellow"/>
          <w:lang w:val="en-US" w:eastAsia="zh-CN"/>
        </w:rPr>
        <w:t>x</w:t>
      </w:r>
      <w:r w:rsidR="00FC75A7" w:rsidRPr="00FC75A7">
        <w:rPr>
          <w:highlight w:val="yellow"/>
          <w:lang w:val="en-US" w:eastAsia="zh-CN"/>
        </w:rPr>
        <w:t>2</w:t>
      </w:r>
      <w:r w:rsidR="00936639">
        <w:rPr>
          <w:lang w:val="en-US" w:eastAsia="zh-CN"/>
        </w:rPr>
        <w:t>]</w:t>
      </w:r>
      <w:r w:rsidR="00D274B3">
        <w:rPr>
          <w:lang w:val="en-US" w:eastAsia="zh-CN"/>
        </w:rPr>
        <w:t xml:space="preserve">, </w:t>
      </w:r>
      <w:r w:rsidR="00936639">
        <w:rPr>
          <w:lang w:val="en-US" w:eastAsia="zh-CN"/>
        </w:rPr>
        <w:t>regarding</w:t>
      </w:r>
      <w:r w:rsidR="00D274B3">
        <w:rPr>
          <w:lang w:val="en-US" w:eastAsia="zh-CN"/>
        </w:rPr>
        <w:t xml:space="preserve"> efficiency</w:t>
      </w:r>
      <w:r w:rsidR="00936639">
        <w:rPr>
          <w:lang w:val="en-US" w:eastAsia="zh-CN"/>
        </w:rPr>
        <w:t xml:space="preserve">, </w:t>
      </w:r>
      <w:r w:rsidR="00D274B3">
        <w:rPr>
          <w:lang w:val="en-US" w:eastAsia="zh-CN"/>
        </w:rPr>
        <w:t>latency</w:t>
      </w:r>
      <w:r w:rsidR="00936639">
        <w:rPr>
          <w:lang w:val="en-US" w:eastAsia="zh-CN"/>
        </w:rPr>
        <w:t>, and flexibility.</w:t>
      </w:r>
    </w:p>
    <w:p w14:paraId="361C7324" w14:textId="2DEA3D30" w:rsidR="5358431B" w:rsidRPr="00A848D7" w:rsidRDefault="5358431B">
      <w:pPr>
        <w:pStyle w:val="B1"/>
        <w:numPr>
          <w:ilvl w:val="1"/>
          <w:numId w:val="1"/>
        </w:numPr>
        <w:rPr>
          <w:lang w:val="en-US" w:eastAsia="zh-CN"/>
        </w:rPr>
      </w:pPr>
      <w:r w:rsidRPr="00A848D7">
        <w:rPr>
          <w:lang w:val="en-US" w:eastAsia="zh-CN"/>
        </w:rPr>
        <w:t>Explore new transport protocol which can meet performance, scalability, security and other needs of future 6G network.</w:t>
      </w:r>
    </w:p>
    <w:p w14:paraId="2142C472" w14:textId="22F40ED0" w:rsidR="00A848D7" w:rsidRPr="00936639" w:rsidRDefault="00A848D7">
      <w:pPr>
        <w:pStyle w:val="B1"/>
        <w:numPr>
          <w:ilvl w:val="1"/>
          <w:numId w:val="1"/>
        </w:numPr>
        <w:rPr>
          <w:lang w:val="en-US" w:eastAsia="zh-CN"/>
        </w:rPr>
      </w:pPr>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p>
    <w:p w14:paraId="655CD7D9" w14:textId="77777777" w:rsidR="000B4383" w:rsidRDefault="000B4383" w:rsidP="000B4383">
      <w:pPr>
        <w:pStyle w:val="B1"/>
        <w:numPr>
          <w:ilvl w:val="1"/>
          <w:numId w:val="1"/>
        </w:numPr>
        <w:rPr>
          <w:lang w:val="en-US" w:eastAsia="zh-CN"/>
        </w:rPr>
      </w:pPr>
      <w:r w:rsidRPr="06B9C995">
        <w:rPr>
          <w:lang w:val="en-US" w:eastAsia="zh-CN"/>
        </w:rPr>
        <w:t xml:space="preserve">Study </w:t>
      </w:r>
      <w:r w:rsidRPr="00A848D7">
        <w:rPr>
          <w:lang w:val="en-US" w:eastAsia="zh-CN"/>
        </w:rPr>
        <w:t xml:space="preserve">how to fully integrate with the control </w:t>
      </w:r>
      <w:r>
        <w:rPr>
          <w:lang w:val="en-US" w:eastAsia="zh-CN"/>
        </w:rPr>
        <w:t xml:space="preserve">of the user </w:t>
      </w:r>
      <w:r w:rsidRPr="00A848D7">
        <w:rPr>
          <w:lang w:val="en-US" w:eastAsia="zh-CN"/>
        </w:rPr>
        <w:t xml:space="preserve">plane </w:t>
      </w:r>
      <w:r>
        <w:rPr>
          <w:lang w:val="en-US" w:eastAsia="zh-CN"/>
        </w:rPr>
        <w:t xml:space="preserve">with the </w:t>
      </w:r>
      <w:r w:rsidRPr="00A848D7">
        <w:rPr>
          <w:lang w:val="en-US" w:eastAsia="zh-CN"/>
        </w:rPr>
        <w:t>SBA architecture.</w:t>
      </w:r>
    </w:p>
    <w:p w14:paraId="6EE5F1E1" w14:textId="6AFE595F" w:rsidR="00936639" w:rsidRPr="00A848D7" w:rsidRDefault="00936639" w:rsidP="00A848D7">
      <w:pPr>
        <w:pStyle w:val="TAL"/>
        <w:ind w:left="1164" w:hanging="596"/>
        <w:rPr>
          <w:rFonts w:ascii="Times New Roman" w:hAnsi="Times New Roman"/>
          <w:sz w:val="20"/>
          <w:lang w:val="en-US" w:eastAsia="zh-CN"/>
        </w:rPr>
      </w:pPr>
      <w:r w:rsidRPr="00A848D7">
        <w:rPr>
          <w:rFonts w:ascii="Times New Roman" w:hAnsi="Times New Roman"/>
          <w:sz w:val="20"/>
          <w:lang w:val="en-US" w:eastAsia="zh-CN"/>
        </w:rPr>
        <w:t xml:space="preserve">NOTE </w:t>
      </w:r>
      <w:r w:rsidR="00A848D7">
        <w:rPr>
          <w:rFonts w:ascii="Times New Roman" w:hAnsi="Times New Roman"/>
          <w:sz w:val="20"/>
          <w:lang w:val="en-US" w:eastAsia="zh-CN"/>
        </w:rPr>
        <w:t>1</w:t>
      </w:r>
      <w:r w:rsidRPr="00A848D7">
        <w:rPr>
          <w:rFonts w:ascii="Times New Roman" w:hAnsi="Times New Roman"/>
          <w:sz w:val="20"/>
          <w:lang w:val="en-US" w:eastAsia="zh-CN"/>
        </w:rPr>
        <w:t xml:space="preserve">: </w:t>
      </w:r>
      <w:r w:rsidRPr="00A848D7">
        <w:rPr>
          <w:rFonts w:ascii="Times New Roman" w:hAnsi="Times New Roman"/>
          <w:sz w:val="20"/>
          <w:lang w:val="en-US" w:eastAsia="zh-CN"/>
        </w:rPr>
        <w:tab/>
      </w:r>
      <w:r w:rsidR="00A848D7">
        <w:rPr>
          <w:rFonts w:ascii="Times New Roman" w:hAnsi="Times New Roman"/>
          <w:sz w:val="20"/>
          <w:lang w:val="en-US" w:eastAsia="zh-CN"/>
        </w:rPr>
        <w:t xml:space="preserve"> </w:t>
      </w:r>
      <w:r w:rsidRPr="00A848D7">
        <w:rPr>
          <w:rFonts w:ascii="Times New Roman" w:hAnsi="Times New Roman"/>
          <w:sz w:val="20"/>
          <w:lang w:val="en-US" w:eastAsia="zh-CN"/>
        </w:rPr>
        <w:t>Flexible and programable UPF design aspects should be considered for better scalability and management.</w:t>
      </w:r>
    </w:p>
    <w:p w14:paraId="31444F0F" w14:textId="2A5B767F" w:rsidR="00936639" w:rsidRPr="00A848D7" w:rsidRDefault="00936639" w:rsidP="00A848D7">
      <w:pPr>
        <w:pStyle w:val="TAL"/>
        <w:ind w:left="1164" w:hanging="596"/>
        <w:rPr>
          <w:rFonts w:ascii="Times New Roman" w:hAnsi="Times New Roman"/>
          <w:sz w:val="20"/>
          <w:lang w:val="en-US" w:eastAsia="zh-CN"/>
        </w:rPr>
      </w:pPr>
      <w:r w:rsidRPr="00A848D7">
        <w:rPr>
          <w:rFonts w:ascii="Times New Roman" w:hAnsi="Times New Roman"/>
          <w:sz w:val="20"/>
          <w:lang w:val="en-US" w:eastAsia="zh-CN"/>
        </w:rPr>
        <w:t xml:space="preserve">NOTE </w:t>
      </w:r>
      <w:r w:rsidR="00A848D7">
        <w:rPr>
          <w:rFonts w:ascii="Times New Roman" w:hAnsi="Times New Roman"/>
          <w:sz w:val="20"/>
          <w:lang w:val="en-US" w:eastAsia="zh-CN"/>
        </w:rPr>
        <w:t>2</w:t>
      </w:r>
      <w:r w:rsidRPr="00A848D7">
        <w:rPr>
          <w:rFonts w:ascii="Times New Roman" w:hAnsi="Times New Roman"/>
          <w:sz w:val="20"/>
          <w:lang w:val="en-US" w:eastAsia="zh-CN"/>
        </w:rPr>
        <w:t xml:space="preserve">:   Co-ordination with RAN and CT group is also required for evaluation of new transport protocol. </w:t>
      </w:r>
    </w:p>
    <w:p w14:paraId="3F232E36" w14:textId="77777777" w:rsidR="00936639" w:rsidRDefault="00936639" w:rsidP="00A848D7">
      <w:pPr>
        <w:pStyle w:val="B1"/>
        <w:ind w:left="1440" w:firstLine="0"/>
        <w:rPr>
          <w:lang w:val="en-US" w:eastAsia="zh-CN"/>
        </w:rPr>
      </w:pPr>
    </w:p>
    <w:p w14:paraId="76F8E1E7" w14:textId="6A1B593A" w:rsidR="31DC0B94" w:rsidRDefault="31DC0B94" w:rsidP="00A848D7">
      <w:pPr>
        <w:pStyle w:val="B1"/>
        <w:numPr>
          <w:ilvl w:val="0"/>
          <w:numId w:val="1"/>
        </w:numPr>
        <w:rPr>
          <w:lang w:val="en-US" w:eastAsia="zh-CN"/>
        </w:rPr>
      </w:pPr>
      <w:r w:rsidRPr="06B9C995">
        <w:rPr>
          <w:lang w:val="en-US" w:eastAsia="zh-CN"/>
        </w:rPr>
        <w:t xml:space="preserve">Study how to enable efficient path programming and context aware forwarding </w:t>
      </w:r>
      <w:r w:rsidR="46698CEC" w:rsidRPr="06B9C995">
        <w:rPr>
          <w:lang w:val="en-US" w:eastAsia="zh-CN"/>
        </w:rPr>
        <w:t>i</w:t>
      </w:r>
      <w:r w:rsidRPr="06B9C995">
        <w:rPr>
          <w:lang w:val="en-US" w:eastAsia="zh-CN"/>
        </w:rPr>
        <w:t>n the use</w:t>
      </w:r>
      <w:r w:rsidR="4F4D16F3" w:rsidRPr="06B9C995">
        <w:rPr>
          <w:lang w:val="en-US" w:eastAsia="zh-CN"/>
        </w:rPr>
        <w:t>r plane</w:t>
      </w:r>
      <w:r w:rsidR="52CA4993" w:rsidRPr="06B9C995">
        <w:rPr>
          <w:lang w:val="en-US" w:eastAsia="zh-CN"/>
        </w:rPr>
        <w:t xml:space="preserve"> functions</w:t>
      </w:r>
      <w:r w:rsidR="4C326AD7" w:rsidRPr="06B9C995">
        <w:rPr>
          <w:lang w:val="en-US" w:eastAsia="zh-CN"/>
        </w:rPr>
        <w:t xml:space="preserve"> with the focus on</w:t>
      </w:r>
      <w:r w:rsidR="67DE1D7F" w:rsidRPr="06B9C995">
        <w:rPr>
          <w:lang w:val="en-US" w:eastAsia="zh-CN"/>
        </w:rPr>
        <w:t xml:space="preserve"> performance</w:t>
      </w:r>
      <w:r w:rsidR="23090D7E" w:rsidRPr="06B9C995">
        <w:rPr>
          <w:lang w:val="en-US" w:eastAsia="zh-CN"/>
        </w:rPr>
        <w:t xml:space="preserve"> optimization</w:t>
      </w:r>
      <w:r w:rsidR="67DE1D7F" w:rsidRPr="06B9C995">
        <w:rPr>
          <w:lang w:val="en-US" w:eastAsia="zh-CN"/>
        </w:rPr>
        <w:t>, diverse service</w:t>
      </w:r>
      <w:r w:rsidR="08A9063A" w:rsidRPr="06B9C995">
        <w:rPr>
          <w:lang w:val="en-US" w:eastAsia="zh-CN"/>
        </w:rPr>
        <w:t xml:space="preserve">/application </w:t>
      </w:r>
      <w:r w:rsidR="67DE1D7F" w:rsidRPr="06B9C995">
        <w:rPr>
          <w:lang w:val="en-US" w:eastAsia="zh-CN"/>
        </w:rPr>
        <w:t>and dynamic QoS requirements</w:t>
      </w:r>
      <w:r w:rsidR="652C8147" w:rsidRPr="06B9C995">
        <w:rPr>
          <w:lang w:val="en-US" w:eastAsia="zh-CN"/>
        </w:rPr>
        <w:t xml:space="preserve">. </w:t>
      </w:r>
    </w:p>
    <w:p w14:paraId="2E8F8B32" w14:textId="77777777" w:rsidR="000B4383" w:rsidRDefault="000B4383" w:rsidP="000B4383">
      <w:pPr>
        <w:pStyle w:val="B1"/>
        <w:ind w:left="720" w:firstLine="0"/>
        <w:rPr>
          <w:lang w:val="en-US" w:eastAsia="zh-CN"/>
        </w:rPr>
      </w:pPr>
    </w:p>
    <w:p w14:paraId="60444F3A" w14:textId="03001D5D" w:rsidR="73B968B0" w:rsidRDefault="73B968B0">
      <w:pPr>
        <w:pStyle w:val="B1"/>
        <w:numPr>
          <w:ilvl w:val="0"/>
          <w:numId w:val="1"/>
        </w:numPr>
        <w:rPr>
          <w:lang w:val="en-US" w:eastAsia="zh-CN"/>
        </w:rPr>
      </w:pPr>
      <w:r w:rsidRPr="06B9C995">
        <w:rPr>
          <w:lang w:val="en-US" w:eastAsia="zh-CN"/>
        </w:rPr>
        <w:t>Study h</w:t>
      </w:r>
      <w:r w:rsidR="0E378BD3" w:rsidRPr="06B9C995">
        <w:rPr>
          <w:lang w:val="en-US" w:eastAsia="zh-CN"/>
        </w:rPr>
        <w:t xml:space="preserve">ow to </w:t>
      </w:r>
      <w:r w:rsidR="00936639">
        <w:rPr>
          <w:lang w:val="en-US" w:eastAsia="zh-CN"/>
        </w:rPr>
        <w:t>leverage</w:t>
      </w:r>
      <w:r w:rsidR="0E378BD3" w:rsidRPr="06B9C995">
        <w:rPr>
          <w:lang w:val="en-US" w:eastAsia="zh-CN"/>
        </w:rPr>
        <w:t xml:space="preserve"> AI/ML </w:t>
      </w:r>
      <w:r w:rsidR="4959BD08" w:rsidRPr="06B9C995">
        <w:rPr>
          <w:lang w:val="en-US" w:eastAsia="zh-CN"/>
        </w:rPr>
        <w:t xml:space="preserve">to achieve </w:t>
      </w:r>
      <w:r w:rsidR="5AE89952" w:rsidRPr="06B9C995">
        <w:rPr>
          <w:lang w:val="en-US" w:eastAsia="zh-CN"/>
        </w:rPr>
        <w:t xml:space="preserve">autonomous user plane adaptation and </w:t>
      </w:r>
      <w:r w:rsidR="52F607EA" w:rsidRPr="06B9C995">
        <w:rPr>
          <w:lang w:val="en-US" w:eastAsia="zh-CN"/>
        </w:rPr>
        <w:t xml:space="preserve">improved </w:t>
      </w:r>
      <w:r w:rsidR="5AE89952" w:rsidRPr="06B9C995">
        <w:rPr>
          <w:lang w:val="en-US" w:eastAsia="zh-CN"/>
        </w:rPr>
        <w:t>resource management.</w:t>
      </w:r>
    </w:p>
    <w:p w14:paraId="7942D7D3" w14:textId="77777777" w:rsidR="00936639" w:rsidRPr="00A848D7" w:rsidRDefault="00936639" w:rsidP="00A848D7">
      <w:pPr>
        <w:pStyle w:val="TAL"/>
        <w:ind w:left="1164" w:hanging="596"/>
        <w:rPr>
          <w:rFonts w:ascii="Times New Roman" w:hAnsi="Times New Roman"/>
          <w:sz w:val="20"/>
          <w:lang w:val="en-US" w:eastAsia="zh-CN"/>
        </w:rPr>
      </w:pPr>
      <w:r w:rsidRPr="00A848D7">
        <w:rPr>
          <w:rFonts w:ascii="Times New Roman" w:hAnsi="Times New Roman"/>
          <w:sz w:val="20"/>
          <w:lang w:val="en-US" w:eastAsia="zh-CN"/>
        </w:rPr>
        <w:t>NOTE 3:   The common AI/ML framework for 6G core should be reused for UPF Architecture.</w:t>
      </w:r>
    </w:p>
    <w:p w14:paraId="145EB3CA" w14:textId="77777777" w:rsidR="00936639" w:rsidRPr="00A848D7" w:rsidRDefault="00936639" w:rsidP="00A848D7">
      <w:pPr>
        <w:pStyle w:val="TAL"/>
        <w:ind w:left="1164" w:hanging="596"/>
        <w:rPr>
          <w:rFonts w:ascii="Times New Roman" w:hAnsi="Times New Roman"/>
          <w:sz w:val="20"/>
          <w:lang w:val="en-US" w:eastAsia="zh-CN"/>
        </w:rPr>
      </w:pPr>
      <w:r w:rsidRPr="00A848D7">
        <w:rPr>
          <w:rFonts w:ascii="Times New Roman" w:hAnsi="Times New Roman"/>
          <w:sz w:val="20"/>
          <w:lang w:val="en-US" w:eastAsia="zh-CN"/>
        </w:rPr>
        <w:t xml:space="preserve">NOTE 4:   AI/ML design and services framework of UPF should be aligned with common 6G AI/ML Architectural principles.  </w:t>
      </w:r>
    </w:p>
    <w:p w14:paraId="22BD860F" w14:textId="77777777" w:rsidR="00936639" w:rsidRDefault="00936639" w:rsidP="000B4383">
      <w:pPr>
        <w:pStyle w:val="B1"/>
        <w:ind w:left="720" w:firstLine="0"/>
        <w:rPr>
          <w:lang w:val="en-US" w:eastAsia="zh-CN"/>
        </w:rPr>
      </w:pPr>
    </w:p>
    <w:p w14:paraId="3F41904F" w14:textId="0227A8B5" w:rsidR="60308B26" w:rsidRDefault="60308B26">
      <w:pPr>
        <w:pStyle w:val="B1"/>
        <w:numPr>
          <w:ilvl w:val="0"/>
          <w:numId w:val="1"/>
        </w:numPr>
        <w:rPr>
          <w:lang w:val="en-US" w:eastAsia="zh-CN"/>
        </w:rPr>
      </w:pPr>
      <w:r w:rsidRPr="06B9C995">
        <w:rPr>
          <w:lang w:val="en-US" w:eastAsia="zh-CN"/>
        </w:rPr>
        <w:t>Study ho</w:t>
      </w:r>
      <w:r w:rsidR="5595CD69" w:rsidRPr="06B9C995">
        <w:rPr>
          <w:lang w:val="en-US" w:eastAsia="zh-CN"/>
        </w:rPr>
        <w:t xml:space="preserve">w to improve security and </w:t>
      </w:r>
      <w:r w:rsidR="1943E636" w:rsidRPr="06B9C995">
        <w:rPr>
          <w:lang w:val="en-US" w:eastAsia="zh-CN"/>
        </w:rPr>
        <w:t xml:space="preserve">resilience </w:t>
      </w:r>
      <w:r w:rsidR="39834FC0" w:rsidRPr="06B9C995">
        <w:rPr>
          <w:lang w:val="en-US" w:eastAsia="zh-CN"/>
        </w:rPr>
        <w:t>in the user plane</w:t>
      </w:r>
      <w:r w:rsidR="00786B68">
        <w:rPr>
          <w:lang w:val="en-US" w:eastAsia="zh-CN"/>
        </w:rPr>
        <w:t>.</w:t>
      </w:r>
    </w:p>
    <w:p w14:paraId="79D8E57B" w14:textId="2BED7C65" w:rsidR="00936639" w:rsidRPr="00A848D7" w:rsidRDefault="00936639" w:rsidP="00A848D7">
      <w:pPr>
        <w:pStyle w:val="TAL"/>
        <w:ind w:left="1164" w:hanging="596"/>
        <w:rPr>
          <w:rFonts w:ascii="Times New Roman" w:hAnsi="Times New Roman"/>
          <w:sz w:val="20"/>
          <w:lang w:val="en-US" w:eastAsia="zh-CN"/>
        </w:rPr>
      </w:pPr>
      <w:r w:rsidRPr="00A848D7">
        <w:rPr>
          <w:rFonts w:ascii="Times New Roman" w:hAnsi="Times New Roman"/>
          <w:sz w:val="20"/>
          <w:lang w:val="en-US" w:eastAsia="zh-CN"/>
        </w:rPr>
        <w:t xml:space="preserve">NOTE </w:t>
      </w:r>
      <w:r w:rsidR="00A848D7">
        <w:rPr>
          <w:rFonts w:ascii="Times New Roman" w:hAnsi="Times New Roman"/>
          <w:sz w:val="20"/>
          <w:lang w:val="en-US" w:eastAsia="zh-CN"/>
        </w:rPr>
        <w:t>5</w:t>
      </w:r>
      <w:r w:rsidRPr="00A848D7">
        <w:rPr>
          <w:rFonts w:ascii="Times New Roman" w:hAnsi="Times New Roman"/>
          <w:sz w:val="20"/>
          <w:lang w:val="en-US" w:eastAsia="zh-CN"/>
        </w:rPr>
        <w:t>:   Some of the security aspects may need to be evaluated by SA3.</w:t>
      </w:r>
    </w:p>
    <w:p w14:paraId="7BA7830E" w14:textId="77777777" w:rsidR="00936639" w:rsidRDefault="00936639" w:rsidP="00A848D7">
      <w:pPr>
        <w:pStyle w:val="B1"/>
        <w:ind w:left="720" w:firstLine="0"/>
        <w:rPr>
          <w:lang w:val="en-US" w:eastAsia="zh-CN"/>
        </w:rPr>
      </w:pPr>
    </w:p>
    <w:p w14:paraId="3F826304" w14:textId="40A97C56" w:rsidR="00154CE5" w:rsidRPr="00605D5B" w:rsidRDefault="00154CE5" w:rsidP="63572C2A">
      <w:pPr>
        <w:pStyle w:val="B1"/>
        <w:ind w:left="0" w:firstLine="0"/>
        <w:rPr>
          <w:lang w:val="en-US" w:eastAsia="zh-CN"/>
        </w:rPr>
      </w:pPr>
      <w:r w:rsidRPr="63572C2A">
        <w:rPr>
          <w:lang w:val="en-US" w:eastAsia="zh-CN"/>
        </w:rPr>
        <w:t xml:space="preserve"> .</w:t>
      </w:r>
    </w:p>
    <w:p w14:paraId="051147B5" w14:textId="21BDC4AA" w:rsidR="00966242" w:rsidRPr="00053F6B" w:rsidRDefault="00966242" w:rsidP="63572C2A">
      <w:pPr>
        <w:rPr>
          <w:rFonts w:ascii="Arial" w:hAnsi="Arial" w:cs="Arial"/>
          <w:color w:val="FF0000"/>
          <w:sz w:val="36"/>
          <w:szCs w:val="36"/>
        </w:rPr>
      </w:pPr>
      <w:r w:rsidRPr="63572C2A">
        <w:rPr>
          <w:rFonts w:ascii="Arial" w:hAnsi="Arial" w:cs="Arial"/>
          <w:color w:val="FF0000"/>
          <w:sz w:val="36"/>
          <w:szCs w:val="36"/>
        </w:rPr>
        <w:t>**** Third Change ****</w:t>
      </w:r>
    </w:p>
    <w:p w14:paraId="02F8989D" w14:textId="77777777" w:rsidR="00966242" w:rsidRDefault="00966242" w:rsidP="00966242">
      <w:pPr>
        <w:rPr>
          <w:lang w:eastAsia="zh-CN"/>
        </w:rPr>
      </w:pPr>
    </w:p>
    <w:p w14:paraId="18022B7E" w14:textId="77777777" w:rsidR="00966242" w:rsidRPr="00966242" w:rsidRDefault="00966242" w:rsidP="00966242">
      <w:pPr>
        <w:keepNext/>
        <w:keepLines/>
        <w:pBdr>
          <w:top w:val="single" w:sz="12" w:space="3" w:color="auto"/>
        </w:pBdr>
        <w:spacing w:before="240"/>
        <w:ind w:left="1134" w:hanging="1134"/>
        <w:outlineLvl w:val="0"/>
        <w:rPr>
          <w:rFonts w:ascii="Arial" w:eastAsia="DengXian" w:hAnsi="Arial"/>
          <w:sz w:val="36"/>
        </w:rPr>
      </w:pPr>
      <w:bookmarkStart w:id="3" w:name="_Toc153792580"/>
      <w:bookmarkStart w:id="4" w:name="_Toc153792665"/>
      <w:bookmarkStart w:id="5" w:name="_Toc204948579"/>
      <w:bookmarkStart w:id="6" w:name="_Toc204948706"/>
      <w:r w:rsidRPr="00966242">
        <w:rPr>
          <w:rFonts w:ascii="Arial" w:eastAsia="DengXian" w:hAnsi="Arial"/>
          <w:sz w:val="36"/>
        </w:rPr>
        <w:lastRenderedPageBreak/>
        <w:t>2</w:t>
      </w:r>
      <w:r w:rsidRPr="00966242">
        <w:rPr>
          <w:rFonts w:ascii="Arial" w:eastAsia="DengXian" w:hAnsi="Arial"/>
          <w:sz w:val="36"/>
        </w:rPr>
        <w:tab/>
        <w:t>References</w:t>
      </w:r>
      <w:bookmarkEnd w:id="3"/>
      <w:bookmarkEnd w:id="4"/>
      <w:bookmarkEnd w:id="5"/>
      <w:bookmarkEnd w:id="6"/>
    </w:p>
    <w:p w14:paraId="264B3526" w14:textId="77777777" w:rsidR="00966242" w:rsidRPr="00966242" w:rsidRDefault="00966242" w:rsidP="00966242">
      <w:pPr>
        <w:rPr>
          <w:rFonts w:eastAsia="DengXian"/>
        </w:rPr>
      </w:pPr>
      <w:r w:rsidRPr="00966242">
        <w:rPr>
          <w:rFonts w:eastAsia="DengXian"/>
        </w:rPr>
        <w:t>The following documents contain provisions which, through reference in this text, constitute provisions of the present document.</w:t>
      </w:r>
    </w:p>
    <w:p w14:paraId="2E42CB5F" w14:textId="77777777" w:rsidR="00966242" w:rsidRPr="00966242" w:rsidRDefault="00966242" w:rsidP="00966242">
      <w:pPr>
        <w:ind w:left="568" w:hanging="284"/>
        <w:rPr>
          <w:rFonts w:ascii="CG Times (WN)" w:hAnsi="CG Times (WN)"/>
        </w:rPr>
      </w:pPr>
      <w:r w:rsidRPr="00966242">
        <w:rPr>
          <w:rFonts w:ascii="CG Times (WN)" w:hAnsi="CG Times (WN)"/>
        </w:rPr>
        <w:t>-</w:t>
      </w:r>
      <w:r w:rsidRPr="00966242">
        <w:rPr>
          <w:rFonts w:ascii="CG Times (WN)" w:hAnsi="CG Times (WN)"/>
        </w:rPr>
        <w:tab/>
        <w:t>References are either specific (identified by date of publication, edition number, version number, etc.) or non</w:t>
      </w:r>
      <w:r w:rsidRPr="00966242">
        <w:rPr>
          <w:rFonts w:ascii="CG Times (WN)" w:hAnsi="CG Times (WN)"/>
        </w:rPr>
        <w:noBreakHyphen/>
        <w:t>specific.</w:t>
      </w:r>
    </w:p>
    <w:p w14:paraId="5380C9D0" w14:textId="77777777" w:rsidR="00966242" w:rsidRPr="00966242" w:rsidRDefault="00966242" w:rsidP="00966242">
      <w:pPr>
        <w:ind w:left="568" w:hanging="284"/>
        <w:rPr>
          <w:rFonts w:ascii="CG Times (WN)" w:hAnsi="CG Times (WN)"/>
        </w:rPr>
      </w:pPr>
      <w:r w:rsidRPr="00966242">
        <w:rPr>
          <w:rFonts w:ascii="CG Times (WN)" w:hAnsi="CG Times (WN)"/>
        </w:rPr>
        <w:t>-</w:t>
      </w:r>
      <w:r w:rsidRPr="00966242">
        <w:rPr>
          <w:rFonts w:ascii="CG Times (WN)" w:hAnsi="CG Times (WN)"/>
        </w:rPr>
        <w:tab/>
        <w:t>For a specific reference, subsequent revisions do not apply.</w:t>
      </w:r>
    </w:p>
    <w:p w14:paraId="0ECB0349" w14:textId="77777777" w:rsidR="00966242" w:rsidRPr="00966242" w:rsidRDefault="00966242" w:rsidP="00966242">
      <w:pPr>
        <w:ind w:left="568" w:hanging="284"/>
        <w:rPr>
          <w:rFonts w:ascii="CG Times (WN)" w:hAnsi="CG Times (WN)"/>
        </w:rPr>
      </w:pPr>
      <w:r w:rsidRPr="00966242">
        <w:rPr>
          <w:rFonts w:ascii="CG Times (WN)" w:hAnsi="CG Times (WN)"/>
        </w:rPr>
        <w:t>-</w:t>
      </w:r>
      <w:r w:rsidRPr="00966242">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966242">
        <w:rPr>
          <w:rFonts w:ascii="CG Times (WN)" w:hAnsi="CG Times (WN)"/>
          <w:i/>
        </w:rPr>
        <w:t xml:space="preserve"> in the same Release as the present document</w:t>
      </w:r>
      <w:r w:rsidRPr="00966242">
        <w:rPr>
          <w:rFonts w:ascii="CG Times (WN)" w:hAnsi="CG Times (WN)"/>
        </w:rPr>
        <w:t>.</w:t>
      </w:r>
    </w:p>
    <w:p w14:paraId="1D49CF61" w14:textId="77777777" w:rsidR="00966242" w:rsidRPr="00966242" w:rsidRDefault="00966242" w:rsidP="00966242">
      <w:pPr>
        <w:keepLines/>
        <w:ind w:left="1702" w:hanging="1418"/>
        <w:rPr>
          <w:rFonts w:ascii="CG Times (WN)" w:hAnsi="CG Times (WN)"/>
        </w:rPr>
      </w:pPr>
      <w:r w:rsidRPr="00966242">
        <w:rPr>
          <w:rFonts w:ascii="CG Times (WN)" w:hAnsi="CG Times (WN)"/>
        </w:rPr>
        <w:t>[1]</w:t>
      </w:r>
      <w:r w:rsidRPr="00966242">
        <w:rPr>
          <w:rFonts w:ascii="CG Times (WN)" w:hAnsi="CG Times (WN)"/>
        </w:rPr>
        <w:tab/>
        <w:t>3GPP TR 21.905: "Vocabulary for 3GPP Specifications".</w:t>
      </w:r>
    </w:p>
    <w:p w14:paraId="33A57722" w14:textId="77777777" w:rsidR="00966242" w:rsidRPr="00966242" w:rsidRDefault="00966242" w:rsidP="00966242">
      <w:pPr>
        <w:keepLines/>
        <w:ind w:left="1702" w:hanging="1418"/>
        <w:rPr>
          <w:rFonts w:ascii="CG Times (WN)" w:hAnsi="CG Times (WN)"/>
        </w:rPr>
      </w:pPr>
      <w:r w:rsidRPr="00966242">
        <w:rPr>
          <w:rFonts w:ascii="CG Times (WN)" w:hAnsi="CG Times (WN)"/>
          <w:lang w:val="en-US"/>
        </w:rPr>
        <w:t xml:space="preserve">[2] </w:t>
      </w:r>
      <w:r w:rsidRPr="00966242">
        <w:rPr>
          <w:rFonts w:ascii="CG Times (WN)" w:hAnsi="CG Times (WN)"/>
          <w:lang w:val="en-US"/>
        </w:rPr>
        <w:tab/>
        <w:t xml:space="preserve">3GPP TS 23.501: </w:t>
      </w:r>
      <w:r w:rsidRPr="00966242">
        <w:rPr>
          <w:rFonts w:ascii="CG Times (WN)" w:hAnsi="CG Times (WN)"/>
        </w:rPr>
        <w:t>"System Architecture for the 5G System; Stage 2".</w:t>
      </w:r>
    </w:p>
    <w:p w14:paraId="6DD82459" w14:textId="77777777" w:rsidR="00966242" w:rsidRPr="00966242" w:rsidRDefault="00966242" w:rsidP="00966242">
      <w:pPr>
        <w:keepLines/>
        <w:ind w:left="1702" w:hanging="1418"/>
        <w:rPr>
          <w:rFonts w:ascii="CG Times (WN)" w:hAnsi="CG Times (WN)"/>
          <w:lang w:val="en-US"/>
        </w:rPr>
      </w:pPr>
      <w:r w:rsidRPr="00966242">
        <w:rPr>
          <w:rFonts w:ascii="CG Times (WN)" w:hAnsi="CG Times (WN)"/>
          <w:lang w:val="en-US"/>
        </w:rPr>
        <w:t xml:space="preserve">[3] </w:t>
      </w:r>
      <w:r w:rsidRPr="00966242">
        <w:rPr>
          <w:rFonts w:ascii="CG Times (WN)" w:hAnsi="CG Times (WN)"/>
          <w:lang w:val="en-US"/>
        </w:rPr>
        <w:tab/>
        <w:t xml:space="preserve">3GPP TS 23.502: </w:t>
      </w:r>
      <w:r w:rsidRPr="00966242">
        <w:rPr>
          <w:rFonts w:ascii="CG Times (WN)" w:hAnsi="CG Times (WN)"/>
        </w:rPr>
        <w:t>"Procedures for the 5G System; Stage 2".</w:t>
      </w:r>
    </w:p>
    <w:p w14:paraId="17F751BC" w14:textId="77777777" w:rsidR="00966242" w:rsidRPr="00966242" w:rsidRDefault="00966242" w:rsidP="00966242">
      <w:pPr>
        <w:keepLines/>
        <w:ind w:left="1702" w:hanging="1418"/>
        <w:rPr>
          <w:rFonts w:ascii="CG Times (WN)" w:hAnsi="CG Times (WN)"/>
          <w:lang w:val="en-US"/>
        </w:rPr>
      </w:pPr>
      <w:r w:rsidRPr="00966242">
        <w:rPr>
          <w:rFonts w:ascii="CG Times (WN)" w:hAnsi="CG Times (WN)"/>
          <w:lang w:val="en-US"/>
        </w:rPr>
        <w:t xml:space="preserve">[4] </w:t>
      </w:r>
      <w:r w:rsidRPr="00966242">
        <w:rPr>
          <w:rFonts w:ascii="CG Times (WN)" w:hAnsi="CG Times (WN)"/>
          <w:lang w:val="en-US"/>
        </w:rPr>
        <w:tab/>
        <w:t xml:space="preserve">3GPP TS 23.503: </w:t>
      </w:r>
      <w:r w:rsidRPr="00966242">
        <w:rPr>
          <w:rFonts w:ascii="CG Times (WN)" w:hAnsi="CG Times (WN)"/>
        </w:rPr>
        <w:t>"Policies and Charging control architecture; Stage 2".</w:t>
      </w:r>
    </w:p>
    <w:p w14:paraId="06076641" w14:textId="77777777" w:rsidR="00966242" w:rsidRPr="00966242" w:rsidRDefault="00966242" w:rsidP="00966242">
      <w:pPr>
        <w:keepLines/>
        <w:ind w:left="1702" w:hanging="1418"/>
        <w:rPr>
          <w:rFonts w:ascii="CG Times (WN)" w:hAnsi="CG Times (WN)"/>
        </w:rPr>
      </w:pPr>
      <w:r w:rsidRPr="00966242">
        <w:rPr>
          <w:rFonts w:ascii="CG Times (WN)" w:hAnsi="CG Times (WN)"/>
        </w:rPr>
        <w:t xml:space="preserve">[5] </w:t>
      </w:r>
      <w:r w:rsidRPr="00966242">
        <w:rPr>
          <w:rFonts w:ascii="CG Times (WN)" w:hAnsi="CG Times (WN)"/>
        </w:rPr>
        <w:tab/>
        <w:t>3GPP TS 23.228: "IP Multimedia Subsystem (IMS); Stage 2".</w:t>
      </w:r>
    </w:p>
    <w:p w14:paraId="64EA6DA1" w14:textId="77777777" w:rsidR="00966242" w:rsidRPr="00966242" w:rsidRDefault="00966242" w:rsidP="00966242">
      <w:pPr>
        <w:keepLines/>
        <w:ind w:left="1702" w:hanging="1418"/>
        <w:rPr>
          <w:rFonts w:ascii="CG Times (WN)" w:hAnsi="CG Times (WN)"/>
        </w:rPr>
      </w:pPr>
      <w:r w:rsidRPr="00966242">
        <w:rPr>
          <w:rFonts w:ascii="CG Times (WN)" w:hAnsi="CG Times (WN)"/>
        </w:rPr>
        <w:t xml:space="preserve">[6] </w:t>
      </w:r>
      <w:r w:rsidRPr="00966242">
        <w:rPr>
          <w:rFonts w:ascii="CG Times (WN)" w:hAnsi="CG Times (WN)"/>
        </w:rPr>
        <w:tab/>
        <w:t>3GPP TS 23.167: "3rd Generation Partnership Project; Technical Specification Group Services and Systems Aspects; IP Multimedia Subsystem (IMS) emergency sessions".</w:t>
      </w:r>
    </w:p>
    <w:p w14:paraId="107CA52A" w14:textId="77777777" w:rsidR="00966242" w:rsidRPr="00966242" w:rsidRDefault="00966242" w:rsidP="00966242">
      <w:pPr>
        <w:keepLines/>
        <w:ind w:left="1702" w:hanging="1418"/>
        <w:rPr>
          <w:rFonts w:ascii="CG Times (WN)" w:hAnsi="CG Times (WN)"/>
        </w:rPr>
      </w:pPr>
      <w:r w:rsidRPr="00966242">
        <w:rPr>
          <w:rFonts w:ascii="CG Times (WN)" w:hAnsi="CG Times (WN)"/>
        </w:rPr>
        <w:t>…</w:t>
      </w:r>
    </w:p>
    <w:p w14:paraId="3BF8B5B4" w14:textId="1E8F1BE1" w:rsidR="00FC75A7" w:rsidRDefault="00FC75A7" w:rsidP="00FC75A7">
      <w:pPr>
        <w:keepLines/>
        <w:ind w:left="1702" w:hanging="1418"/>
        <w:rPr>
          <w:rFonts w:ascii="CG Times (WN)" w:hAnsi="CG Times (WN)"/>
        </w:rPr>
      </w:pPr>
      <w:r w:rsidRPr="00966242">
        <w:rPr>
          <w:rFonts w:ascii="CG Times (WN)" w:hAnsi="CG Times (WN)"/>
        </w:rPr>
        <w:t>[</w:t>
      </w:r>
      <w:r w:rsidRPr="00FC75A7">
        <w:rPr>
          <w:rFonts w:ascii="CG Times (WN)" w:hAnsi="CG Times (WN)"/>
          <w:highlight w:val="yellow"/>
        </w:rPr>
        <w:t>x1</w:t>
      </w:r>
      <w:r w:rsidRPr="00966242">
        <w:rPr>
          <w:rFonts w:ascii="CG Times (WN)" w:hAnsi="CG Times (WN)"/>
        </w:rPr>
        <w:t xml:space="preserve">] </w:t>
      </w:r>
      <w:r w:rsidRPr="00966242">
        <w:rPr>
          <w:rFonts w:ascii="CG Times (WN)" w:hAnsi="CG Times (WN)"/>
        </w:rPr>
        <w:tab/>
      </w:r>
      <w:r w:rsidRPr="00FC75A7">
        <w:rPr>
          <w:rFonts w:ascii="CG Times (WN)" w:hAnsi="CG Times (WN)"/>
        </w:rPr>
        <w:t>Recommendation ITU-R M.2160-0: "Framework and overall objectives of the future development of IMT for 2030 and beyond". (</w:t>
      </w:r>
      <w:hyperlink r:id="rId11" w:history="1">
        <w:r w:rsidRPr="00FC75A7">
          <w:rPr>
            <w:rStyle w:val="Hyperlink"/>
            <w:rFonts w:ascii="CG Times (WN)" w:hAnsi="CG Times (WN)"/>
          </w:rPr>
          <w:t>https://www.itu.int/dms_pubrec/itu-r/rec/m/R-REC-M.2160-0-202311-I!!PDF-E.pdf</w:t>
        </w:r>
      </w:hyperlink>
      <w:r>
        <w:rPr>
          <w:rFonts w:ascii="CG Times (WN)" w:hAnsi="CG Times (WN)"/>
        </w:rPr>
        <w:t>).</w:t>
      </w:r>
    </w:p>
    <w:p w14:paraId="1B4A09AA" w14:textId="6BB58799" w:rsidR="00FC75A7" w:rsidRPr="00966242" w:rsidRDefault="00FC75A7" w:rsidP="00FC75A7">
      <w:pPr>
        <w:keepLines/>
        <w:ind w:left="1702" w:hanging="1418"/>
        <w:rPr>
          <w:rFonts w:ascii="CG Times (WN)" w:hAnsi="CG Times (WN)"/>
        </w:rPr>
      </w:pPr>
      <w:r w:rsidRPr="00966242">
        <w:rPr>
          <w:rFonts w:ascii="CG Times (WN)" w:hAnsi="CG Times (WN)"/>
        </w:rPr>
        <w:t>[</w:t>
      </w:r>
      <w:r w:rsidRPr="00FC75A7">
        <w:rPr>
          <w:rFonts w:ascii="CG Times (WN)" w:hAnsi="CG Times (WN)"/>
          <w:highlight w:val="yellow"/>
        </w:rPr>
        <w:t>x2</w:t>
      </w:r>
      <w:r w:rsidRPr="00966242">
        <w:rPr>
          <w:rFonts w:ascii="CG Times (WN)" w:hAnsi="CG Times (WN)"/>
        </w:rPr>
        <w:t xml:space="preserve">] </w:t>
      </w:r>
      <w:r w:rsidRPr="00966242">
        <w:rPr>
          <w:rFonts w:ascii="CG Times (WN)" w:hAnsi="CG Times (WN)"/>
        </w:rPr>
        <w:tab/>
        <w:t>3GPP T</w:t>
      </w:r>
      <w:r>
        <w:rPr>
          <w:rFonts w:ascii="CG Times (WN)" w:hAnsi="CG Times (WN)"/>
        </w:rPr>
        <w:t>R</w:t>
      </w:r>
      <w:r w:rsidRPr="00966242">
        <w:rPr>
          <w:rFonts w:ascii="CG Times (WN)" w:hAnsi="CG Times (WN)"/>
        </w:rPr>
        <w:t xml:space="preserve"> 2</w:t>
      </w:r>
      <w:r>
        <w:rPr>
          <w:rFonts w:ascii="CG Times (WN)" w:hAnsi="CG Times (WN)"/>
        </w:rPr>
        <w:t>2</w:t>
      </w:r>
      <w:r w:rsidRPr="00966242">
        <w:rPr>
          <w:rFonts w:ascii="CG Times (WN)" w:hAnsi="CG Times (WN)"/>
        </w:rPr>
        <w:t>.</w:t>
      </w:r>
      <w:r>
        <w:rPr>
          <w:rFonts w:ascii="CG Times (WN)" w:hAnsi="CG Times (WN)"/>
        </w:rPr>
        <w:t>870</w:t>
      </w:r>
      <w:r w:rsidRPr="00966242">
        <w:rPr>
          <w:rFonts w:ascii="CG Times (WN)" w:hAnsi="CG Times (WN)"/>
        </w:rPr>
        <w:t xml:space="preserve">: "IP </w:t>
      </w:r>
      <w:r w:rsidRPr="00FC75A7">
        <w:rPr>
          <w:rFonts w:ascii="CG Times (WN)" w:hAnsi="CG Times (WN)"/>
        </w:rPr>
        <w:t>Study on 6G Use Cases and Service Requirements</w:t>
      </w:r>
      <w:r w:rsidRPr="00966242">
        <w:rPr>
          <w:rFonts w:ascii="CG Times (WN)" w:hAnsi="CG Times (WN)"/>
        </w:rPr>
        <w:t>".</w:t>
      </w:r>
    </w:p>
    <w:p w14:paraId="70DD0FAD" w14:textId="77777777" w:rsidR="00FC75A7" w:rsidRPr="00966242" w:rsidRDefault="00FC75A7" w:rsidP="00FC75A7">
      <w:pPr>
        <w:keepLines/>
        <w:ind w:left="1702" w:hanging="1418"/>
        <w:rPr>
          <w:rFonts w:ascii="CG Times (WN)" w:hAnsi="CG Times (WN)"/>
        </w:rPr>
      </w:pPr>
    </w:p>
    <w:p w14:paraId="16CED4F5" w14:textId="77777777" w:rsidR="00966242" w:rsidRDefault="00966242" w:rsidP="00966242">
      <w:pPr>
        <w:keepLines/>
        <w:ind w:left="1702" w:hanging="1418"/>
        <w:rPr>
          <w:rFonts w:ascii="CG Times (WN)" w:hAnsi="CG Times (WN)"/>
        </w:rPr>
      </w:pPr>
    </w:p>
    <w:p w14:paraId="641890A0" w14:textId="77777777" w:rsidR="0079578B" w:rsidRPr="00966242" w:rsidRDefault="0079578B" w:rsidP="003835C7">
      <w:pPr>
        <w:pStyle w:val="B1"/>
        <w:ind w:left="0" w:firstLine="0"/>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erReference w:type="even" r:id="rId12"/>
      <w:footerReference w:type="defaul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9D92" w14:textId="77777777" w:rsidR="00F52843" w:rsidRDefault="00F52843">
      <w:r>
        <w:separator/>
      </w:r>
    </w:p>
  </w:endnote>
  <w:endnote w:type="continuationSeparator" w:id="0">
    <w:p w14:paraId="47DE9873" w14:textId="77777777" w:rsidR="00F52843" w:rsidRDefault="00F52843">
      <w:r>
        <w:continuationSeparator/>
      </w:r>
    </w:p>
  </w:endnote>
  <w:endnote w:type="continuationNotice" w:id="1">
    <w:p w14:paraId="16FFA5A7" w14:textId="77777777" w:rsidR="00F52843" w:rsidRDefault="00F52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inter">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4072" w14:textId="5A6C6DAF" w:rsidR="00CD4389" w:rsidRDefault="00CD4389">
    <w:pPr>
      <w:pStyle w:val="Footer"/>
    </w:pPr>
    <w:r>
      <w:rPr>
        <w:noProof/>
      </w:rPr>
      <mc:AlternateContent>
        <mc:Choice Requires="wps">
          <w:drawing>
            <wp:anchor distT="0" distB="0" distL="0" distR="0" simplePos="0" relativeHeight="251658241" behindDoc="0" locked="0" layoutInCell="1" allowOverlap="1" wp14:anchorId="0CB8BBC7" wp14:editId="13BA31E5">
              <wp:simplePos x="635" y="635"/>
              <wp:positionH relativeFrom="page">
                <wp:align>right</wp:align>
              </wp:positionH>
              <wp:positionV relativeFrom="page">
                <wp:align>bottom</wp:align>
              </wp:positionV>
              <wp:extent cx="993140" cy="314325"/>
              <wp:effectExtent l="0" t="0" r="0" b="0"/>
              <wp:wrapNone/>
              <wp:docPr id="806287865"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3F5A33E" w14:textId="51842DE1"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CB8BBC7"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13F5A33E" w14:textId="51842DE1"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8017" w14:textId="7B525AB5" w:rsidR="00CD4389" w:rsidRDefault="00CD4389">
    <w:pPr>
      <w:pStyle w:val="Footer"/>
    </w:pPr>
    <w:r>
      <w:rPr>
        <w:noProof/>
      </w:rPr>
      <mc:AlternateContent>
        <mc:Choice Requires="wps">
          <w:drawing>
            <wp:anchor distT="0" distB="0" distL="0" distR="0" simplePos="0" relativeHeight="251658242" behindDoc="0" locked="0" layoutInCell="1" allowOverlap="1" wp14:anchorId="216ED2A2" wp14:editId="1E31D1CA">
              <wp:simplePos x="0" y="0"/>
              <wp:positionH relativeFrom="page">
                <wp:align>right</wp:align>
              </wp:positionH>
              <wp:positionV relativeFrom="page">
                <wp:align>bottom</wp:align>
              </wp:positionV>
              <wp:extent cx="993140" cy="314325"/>
              <wp:effectExtent l="0" t="0" r="0" b="0"/>
              <wp:wrapNone/>
              <wp:docPr id="1380611884"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7FC8F36" w14:textId="6F0EDD09"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16ED2A2"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37FC8F36" w14:textId="6F0EDD09"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9283" w14:textId="43DA570A" w:rsidR="00CD4389" w:rsidRDefault="00CD4389">
    <w:pPr>
      <w:pStyle w:val="Footer"/>
    </w:pPr>
    <w:r>
      <w:rPr>
        <w:noProof/>
      </w:rPr>
      <mc:AlternateContent>
        <mc:Choice Requires="wps">
          <w:drawing>
            <wp:anchor distT="0" distB="0" distL="0" distR="0" simplePos="0" relativeHeight="251658240" behindDoc="0" locked="0" layoutInCell="1" allowOverlap="1" wp14:anchorId="2A49E197" wp14:editId="390D041C">
              <wp:simplePos x="635" y="635"/>
              <wp:positionH relativeFrom="page">
                <wp:align>right</wp:align>
              </wp:positionH>
              <wp:positionV relativeFrom="page">
                <wp:align>bottom</wp:align>
              </wp:positionV>
              <wp:extent cx="993140" cy="314325"/>
              <wp:effectExtent l="0" t="0" r="0" b="0"/>
              <wp:wrapNone/>
              <wp:docPr id="1255033832"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D3996F1" w14:textId="0560735F"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A49E197" id="_x0000_t202" coordsize="21600,21600" o:spt="202" path="m,l,21600r21600,l21600,xe">
              <v:stroke joinstyle="miter"/>
              <v:path gradientshapeok="t" o:connecttype="rect"/>
            </v:shapetype>
            <v:shape id="Text Box 1" o:spid="_x0000_s102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0P/Eg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V3S2Th9BfUJl3Iw8O0t37TYest8eGYOCcZpUbTh&#10;CQ+poCspnC1KGnA//+aP+Yg7RinpUDAlNahoStR3g3xEbY2GS8Zsfpvn6K7SbbrI5/FmDvoeUItT&#10;fBaWJxO9LqjRlA70K2p6HbthiBmOPUtajeZ9GOSLb4KL9ToloZYsC1uzszyWjphFQF/6V+bsGfWA&#10;dD3CKClWvAN/yI1/ers+BKQgMRPxHdA8w446TNye30wU+tt7yrq+7NUv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BR00P/&#10;EgIAACEEAAAOAAAAAAAAAAAAAAAAAC4CAABkcnMvZTJvRG9jLnhtbFBLAQItABQABgAIAAAAIQC/&#10;qRsi3AAAAAQBAAAPAAAAAAAAAAAAAAAAAGwEAABkcnMvZG93bnJldi54bWxQSwUGAAAAAAQABADz&#10;AAAAdQUAAAAA&#10;" filled="f" stroked="f">
              <v:textbox style="mso-fit-shape-to-text:t" inset="0,0,20pt,15pt">
                <w:txbxContent>
                  <w:p w14:paraId="5D3996F1" w14:textId="0560735F" w:rsidR="00CD4389" w:rsidRPr="00CD4389" w:rsidRDefault="00CD4389" w:rsidP="00CD4389">
                    <w:pPr>
                      <w:spacing w:after="0"/>
                      <w:rPr>
                        <w:rFonts w:ascii="Calibri" w:eastAsia="Calibri" w:hAnsi="Calibri" w:cs="Calibri"/>
                        <w:noProof/>
                        <w:color w:val="000000"/>
                        <w:sz w:val="16"/>
                        <w:szCs w:val="16"/>
                      </w:rPr>
                    </w:pPr>
                    <w:r w:rsidRPr="00CD4389">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3FF9" w14:textId="77777777" w:rsidR="00F52843" w:rsidRDefault="00F52843">
      <w:r>
        <w:separator/>
      </w:r>
    </w:p>
  </w:footnote>
  <w:footnote w:type="continuationSeparator" w:id="0">
    <w:p w14:paraId="6C06EA15" w14:textId="77777777" w:rsidR="00F52843" w:rsidRDefault="00F52843">
      <w:r>
        <w:continuationSeparator/>
      </w:r>
    </w:p>
  </w:footnote>
  <w:footnote w:type="continuationNotice" w:id="1">
    <w:p w14:paraId="5836626F" w14:textId="77777777" w:rsidR="00F52843" w:rsidRDefault="00F52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506761"/>
    <w:multiLevelType w:val="multilevel"/>
    <w:tmpl w:val="669A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11" w15:restartNumberingAfterBreak="0">
    <w:nsid w:val="3FC23073"/>
    <w:multiLevelType w:val="hybridMultilevel"/>
    <w:tmpl w:val="D0421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77886"/>
    <w:multiLevelType w:val="hybridMultilevel"/>
    <w:tmpl w:val="0FAE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E60EFC"/>
    <w:multiLevelType w:val="hybridMultilevel"/>
    <w:tmpl w:val="51FECC68"/>
    <w:lvl w:ilvl="0" w:tplc="4E0A303C">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92DEE2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DA52F9"/>
    <w:multiLevelType w:val="hybridMultilevel"/>
    <w:tmpl w:val="A712CC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E375B41"/>
    <w:multiLevelType w:val="multilevel"/>
    <w:tmpl w:val="24483D16"/>
    <w:lvl w:ilvl="0">
      <w:start w:val="1"/>
      <w:numFmt w:val="decimal"/>
      <w:lvlText w:val="%1"/>
      <w:lvlJc w:val="left"/>
      <w:pPr>
        <w:ind w:left="1140" w:hanging="1140"/>
      </w:pPr>
      <w:rPr>
        <w:rFonts w:hint="default"/>
      </w:rPr>
    </w:lvl>
    <w:lvl w:ilvl="1">
      <w:start w:val="1"/>
      <w:numFmt w:val="decimal"/>
      <w:lvlText w:val="%1.%2"/>
      <w:lvlJc w:val="left"/>
      <w:pPr>
        <w:ind w:left="1140" w:hanging="1140"/>
      </w:p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1262954">
    <w:abstractNumId w:val="10"/>
  </w:num>
  <w:num w:numId="2" w16cid:durableId="2006742664">
    <w:abstractNumId w:val="16"/>
  </w:num>
  <w:num w:numId="3" w16cid:durableId="475951403">
    <w:abstractNumId w:val="2"/>
  </w:num>
  <w:num w:numId="4" w16cid:durableId="756907243">
    <w:abstractNumId w:val="1"/>
  </w:num>
  <w:num w:numId="5" w16cid:durableId="1203247536">
    <w:abstractNumId w:val="0"/>
  </w:num>
  <w:num w:numId="6" w16cid:durableId="1958680898">
    <w:abstractNumId w:val="7"/>
  </w:num>
  <w:num w:numId="7" w16cid:durableId="123816294">
    <w:abstractNumId w:val="6"/>
  </w:num>
  <w:num w:numId="8" w16cid:durableId="1298216627">
    <w:abstractNumId w:val="4"/>
  </w:num>
  <w:num w:numId="9" w16cid:durableId="1102840777">
    <w:abstractNumId w:val="15"/>
  </w:num>
  <w:num w:numId="10" w16cid:durableId="869488835">
    <w:abstractNumId w:val="17"/>
  </w:num>
  <w:num w:numId="11" w16cid:durableId="1353532250">
    <w:abstractNumId w:val="13"/>
  </w:num>
  <w:num w:numId="12"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762895">
    <w:abstractNumId w:val="3"/>
  </w:num>
  <w:num w:numId="14" w16cid:durableId="73741505">
    <w:abstractNumId w:val="19"/>
  </w:num>
  <w:num w:numId="15" w16cid:durableId="995231202">
    <w:abstractNumId w:val="9"/>
  </w:num>
  <w:num w:numId="16" w16cid:durableId="316231192">
    <w:abstractNumId w:val="11"/>
  </w:num>
  <w:num w:numId="17" w16cid:durableId="1196388048">
    <w:abstractNumId w:val="8"/>
  </w:num>
  <w:num w:numId="18" w16cid:durableId="1901401402">
    <w:abstractNumId w:val="14"/>
  </w:num>
  <w:num w:numId="19" w16cid:durableId="1248003962">
    <w:abstractNumId w:val="5"/>
  </w:num>
  <w:num w:numId="20" w16cid:durableId="1669405887">
    <w:abstractNumId w:val="18"/>
  </w:num>
  <w:num w:numId="21" w16cid:durableId="4929132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0EE3"/>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882"/>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10F"/>
    <w:rsid w:val="000B3DD1"/>
    <w:rsid w:val="000B420A"/>
    <w:rsid w:val="000B4383"/>
    <w:rsid w:val="000B4C1A"/>
    <w:rsid w:val="000B4FA2"/>
    <w:rsid w:val="000B5ADE"/>
    <w:rsid w:val="000B6610"/>
    <w:rsid w:val="000C29D5"/>
    <w:rsid w:val="000C515B"/>
    <w:rsid w:val="000C5B4D"/>
    <w:rsid w:val="000C7697"/>
    <w:rsid w:val="000D0154"/>
    <w:rsid w:val="000D065F"/>
    <w:rsid w:val="000D0BB3"/>
    <w:rsid w:val="000D1B5B"/>
    <w:rsid w:val="000D29B2"/>
    <w:rsid w:val="000D3B2B"/>
    <w:rsid w:val="000E1E2C"/>
    <w:rsid w:val="000E2A62"/>
    <w:rsid w:val="000E32B2"/>
    <w:rsid w:val="000E672B"/>
    <w:rsid w:val="000F2D3B"/>
    <w:rsid w:val="000F32E2"/>
    <w:rsid w:val="000F3EE1"/>
    <w:rsid w:val="000F48B5"/>
    <w:rsid w:val="000F4F48"/>
    <w:rsid w:val="000F5426"/>
    <w:rsid w:val="000F7D92"/>
    <w:rsid w:val="0010023C"/>
    <w:rsid w:val="001003A4"/>
    <w:rsid w:val="00100A0F"/>
    <w:rsid w:val="00100E35"/>
    <w:rsid w:val="00102C7D"/>
    <w:rsid w:val="001036DD"/>
    <w:rsid w:val="00103E0F"/>
    <w:rsid w:val="0010401F"/>
    <w:rsid w:val="00112FC3"/>
    <w:rsid w:val="00114747"/>
    <w:rsid w:val="001149F0"/>
    <w:rsid w:val="0011539B"/>
    <w:rsid w:val="00116581"/>
    <w:rsid w:val="00116B49"/>
    <w:rsid w:val="00117A31"/>
    <w:rsid w:val="00117E65"/>
    <w:rsid w:val="00120FB3"/>
    <w:rsid w:val="0012277B"/>
    <w:rsid w:val="00122DDD"/>
    <w:rsid w:val="0012465D"/>
    <w:rsid w:val="00124AAE"/>
    <w:rsid w:val="0012645A"/>
    <w:rsid w:val="001309EE"/>
    <w:rsid w:val="00134770"/>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CE5"/>
    <w:rsid w:val="00154E0B"/>
    <w:rsid w:val="00155102"/>
    <w:rsid w:val="00155618"/>
    <w:rsid w:val="00161556"/>
    <w:rsid w:val="0016446D"/>
    <w:rsid w:val="001645D6"/>
    <w:rsid w:val="00167840"/>
    <w:rsid w:val="00167AC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3A3"/>
    <w:rsid w:val="001925FC"/>
    <w:rsid w:val="001928BF"/>
    <w:rsid w:val="0019614B"/>
    <w:rsid w:val="0019738C"/>
    <w:rsid w:val="0019781A"/>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3B5"/>
    <w:rsid w:val="0020395B"/>
    <w:rsid w:val="002046CB"/>
    <w:rsid w:val="00204DC9"/>
    <w:rsid w:val="002062C0"/>
    <w:rsid w:val="00207497"/>
    <w:rsid w:val="00207E55"/>
    <w:rsid w:val="00210ED0"/>
    <w:rsid w:val="002119FF"/>
    <w:rsid w:val="00215130"/>
    <w:rsid w:val="00215C51"/>
    <w:rsid w:val="00216856"/>
    <w:rsid w:val="0021712B"/>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4161"/>
    <w:rsid w:val="002C6132"/>
    <w:rsid w:val="002C653A"/>
    <w:rsid w:val="002C67AD"/>
    <w:rsid w:val="002C7F38"/>
    <w:rsid w:val="002D0E43"/>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0D79"/>
    <w:rsid w:val="003115FF"/>
    <w:rsid w:val="0031241A"/>
    <w:rsid w:val="0031366B"/>
    <w:rsid w:val="00317380"/>
    <w:rsid w:val="00317881"/>
    <w:rsid w:val="00321434"/>
    <w:rsid w:val="0032243E"/>
    <w:rsid w:val="00323645"/>
    <w:rsid w:val="00323727"/>
    <w:rsid w:val="0032400C"/>
    <w:rsid w:val="0032693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738"/>
    <w:rsid w:val="00393AAA"/>
    <w:rsid w:val="00395736"/>
    <w:rsid w:val="0039652E"/>
    <w:rsid w:val="00397B0C"/>
    <w:rsid w:val="003A3642"/>
    <w:rsid w:val="003A4361"/>
    <w:rsid w:val="003A45FA"/>
    <w:rsid w:val="003A612C"/>
    <w:rsid w:val="003A62FD"/>
    <w:rsid w:val="003B2468"/>
    <w:rsid w:val="003B2B9C"/>
    <w:rsid w:val="003B3207"/>
    <w:rsid w:val="003B569E"/>
    <w:rsid w:val="003C122B"/>
    <w:rsid w:val="003C1415"/>
    <w:rsid w:val="003C168A"/>
    <w:rsid w:val="003C1F68"/>
    <w:rsid w:val="003C5A97"/>
    <w:rsid w:val="003C77E5"/>
    <w:rsid w:val="003C7A04"/>
    <w:rsid w:val="003D04D1"/>
    <w:rsid w:val="003D184E"/>
    <w:rsid w:val="003D1FF4"/>
    <w:rsid w:val="003D38F9"/>
    <w:rsid w:val="003D49EA"/>
    <w:rsid w:val="003D516A"/>
    <w:rsid w:val="003D517F"/>
    <w:rsid w:val="003D55C8"/>
    <w:rsid w:val="003D58A8"/>
    <w:rsid w:val="003D5D57"/>
    <w:rsid w:val="003D6AB6"/>
    <w:rsid w:val="003D78A3"/>
    <w:rsid w:val="003E232D"/>
    <w:rsid w:val="003E26F2"/>
    <w:rsid w:val="003E3337"/>
    <w:rsid w:val="003E4E82"/>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1BF"/>
    <w:rsid w:val="00407904"/>
    <w:rsid w:val="00407CDA"/>
    <w:rsid w:val="00407EC1"/>
    <w:rsid w:val="00413F94"/>
    <w:rsid w:val="0041475F"/>
    <w:rsid w:val="00415360"/>
    <w:rsid w:val="004179BF"/>
    <w:rsid w:val="00421170"/>
    <w:rsid w:val="0042132B"/>
    <w:rsid w:val="00426175"/>
    <w:rsid w:val="00426425"/>
    <w:rsid w:val="00426AA9"/>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49E3"/>
    <w:rsid w:val="004A6934"/>
    <w:rsid w:val="004B004C"/>
    <w:rsid w:val="004B05C8"/>
    <w:rsid w:val="004B255A"/>
    <w:rsid w:val="004B2679"/>
    <w:rsid w:val="004B3753"/>
    <w:rsid w:val="004B43DD"/>
    <w:rsid w:val="004B5B97"/>
    <w:rsid w:val="004B7B4E"/>
    <w:rsid w:val="004C31D2"/>
    <w:rsid w:val="004C4AF3"/>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05A"/>
    <w:rsid w:val="0053191D"/>
    <w:rsid w:val="00531D98"/>
    <w:rsid w:val="0053586B"/>
    <w:rsid w:val="00540CAC"/>
    <w:rsid w:val="005410F6"/>
    <w:rsid w:val="0054191D"/>
    <w:rsid w:val="0054348E"/>
    <w:rsid w:val="00544883"/>
    <w:rsid w:val="00544909"/>
    <w:rsid w:val="005449C0"/>
    <w:rsid w:val="00545771"/>
    <w:rsid w:val="00547869"/>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7F63"/>
    <w:rsid w:val="005A10A2"/>
    <w:rsid w:val="005A2EAE"/>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2BBD"/>
    <w:rsid w:val="006046F1"/>
    <w:rsid w:val="00606E7E"/>
    <w:rsid w:val="00610508"/>
    <w:rsid w:val="00610D48"/>
    <w:rsid w:val="0061334D"/>
    <w:rsid w:val="00613820"/>
    <w:rsid w:val="00615A24"/>
    <w:rsid w:val="00620307"/>
    <w:rsid w:val="00622ED9"/>
    <w:rsid w:val="00625746"/>
    <w:rsid w:val="00626099"/>
    <w:rsid w:val="006272F7"/>
    <w:rsid w:val="00631558"/>
    <w:rsid w:val="00633631"/>
    <w:rsid w:val="006336A0"/>
    <w:rsid w:val="00634646"/>
    <w:rsid w:val="006368F6"/>
    <w:rsid w:val="00636BC5"/>
    <w:rsid w:val="00637D04"/>
    <w:rsid w:val="006406B1"/>
    <w:rsid w:val="00641404"/>
    <w:rsid w:val="00642467"/>
    <w:rsid w:val="006434AF"/>
    <w:rsid w:val="00645C90"/>
    <w:rsid w:val="00647EBB"/>
    <w:rsid w:val="00651540"/>
    <w:rsid w:val="00651D78"/>
    <w:rsid w:val="00652248"/>
    <w:rsid w:val="006546AF"/>
    <w:rsid w:val="006555B6"/>
    <w:rsid w:val="0065560C"/>
    <w:rsid w:val="006576E4"/>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57B"/>
    <w:rsid w:val="006826CB"/>
    <w:rsid w:val="00683627"/>
    <w:rsid w:val="006837CC"/>
    <w:rsid w:val="006846EB"/>
    <w:rsid w:val="00685316"/>
    <w:rsid w:val="00685B8C"/>
    <w:rsid w:val="006910DA"/>
    <w:rsid w:val="00691F54"/>
    <w:rsid w:val="00692DA9"/>
    <w:rsid w:val="0069398D"/>
    <w:rsid w:val="00693AC5"/>
    <w:rsid w:val="00694899"/>
    <w:rsid w:val="0069495C"/>
    <w:rsid w:val="006A3BEB"/>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AAB"/>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6C36"/>
    <w:rsid w:val="00710843"/>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378B1"/>
    <w:rsid w:val="007416CA"/>
    <w:rsid w:val="007418E8"/>
    <w:rsid w:val="007420C7"/>
    <w:rsid w:val="00742EAC"/>
    <w:rsid w:val="00744129"/>
    <w:rsid w:val="007447B4"/>
    <w:rsid w:val="007448B0"/>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3D07"/>
    <w:rsid w:val="00784593"/>
    <w:rsid w:val="00785255"/>
    <w:rsid w:val="00786B68"/>
    <w:rsid w:val="00787DBF"/>
    <w:rsid w:val="00791A81"/>
    <w:rsid w:val="0079213F"/>
    <w:rsid w:val="007955AD"/>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58"/>
    <w:rsid w:val="007D58A8"/>
    <w:rsid w:val="007E003B"/>
    <w:rsid w:val="007E0489"/>
    <w:rsid w:val="007E0CB8"/>
    <w:rsid w:val="007E128A"/>
    <w:rsid w:val="007E3F1C"/>
    <w:rsid w:val="007E40BC"/>
    <w:rsid w:val="007E5553"/>
    <w:rsid w:val="007E583A"/>
    <w:rsid w:val="007E5E1B"/>
    <w:rsid w:val="007E616E"/>
    <w:rsid w:val="007F19C8"/>
    <w:rsid w:val="007F2603"/>
    <w:rsid w:val="007F300B"/>
    <w:rsid w:val="007F65D0"/>
    <w:rsid w:val="007F73C9"/>
    <w:rsid w:val="007F73D5"/>
    <w:rsid w:val="008010BF"/>
    <w:rsid w:val="008014C3"/>
    <w:rsid w:val="00801D90"/>
    <w:rsid w:val="0080363E"/>
    <w:rsid w:val="00804880"/>
    <w:rsid w:val="00805224"/>
    <w:rsid w:val="00810377"/>
    <w:rsid w:val="00810507"/>
    <w:rsid w:val="0081121E"/>
    <w:rsid w:val="00811450"/>
    <w:rsid w:val="00811DBA"/>
    <w:rsid w:val="00815245"/>
    <w:rsid w:val="008168DF"/>
    <w:rsid w:val="00816AA0"/>
    <w:rsid w:val="0082073E"/>
    <w:rsid w:val="00821C0F"/>
    <w:rsid w:val="00822E55"/>
    <w:rsid w:val="00823079"/>
    <w:rsid w:val="00823C00"/>
    <w:rsid w:val="0082410B"/>
    <w:rsid w:val="008251AF"/>
    <w:rsid w:val="00825818"/>
    <w:rsid w:val="00825B28"/>
    <w:rsid w:val="00825DDE"/>
    <w:rsid w:val="0083095B"/>
    <w:rsid w:val="008326F7"/>
    <w:rsid w:val="00832E9B"/>
    <w:rsid w:val="00834C40"/>
    <w:rsid w:val="00836488"/>
    <w:rsid w:val="00837AC0"/>
    <w:rsid w:val="008403BE"/>
    <w:rsid w:val="0084081A"/>
    <w:rsid w:val="008424A6"/>
    <w:rsid w:val="0084677A"/>
    <w:rsid w:val="00846B7F"/>
    <w:rsid w:val="00847B32"/>
    <w:rsid w:val="00850812"/>
    <w:rsid w:val="00851BD8"/>
    <w:rsid w:val="00854317"/>
    <w:rsid w:val="00854F2E"/>
    <w:rsid w:val="00861C91"/>
    <w:rsid w:val="008629CC"/>
    <w:rsid w:val="00862E65"/>
    <w:rsid w:val="008653D6"/>
    <w:rsid w:val="0086692E"/>
    <w:rsid w:val="00866F57"/>
    <w:rsid w:val="008674F0"/>
    <w:rsid w:val="00867D21"/>
    <w:rsid w:val="00867EEE"/>
    <w:rsid w:val="008708F2"/>
    <w:rsid w:val="00873348"/>
    <w:rsid w:val="008734FA"/>
    <w:rsid w:val="00874BEC"/>
    <w:rsid w:val="00874EEB"/>
    <w:rsid w:val="0087651F"/>
    <w:rsid w:val="00876B9A"/>
    <w:rsid w:val="00877B8D"/>
    <w:rsid w:val="00881367"/>
    <w:rsid w:val="00881716"/>
    <w:rsid w:val="00881E57"/>
    <w:rsid w:val="00884D2D"/>
    <w:rsid w:val="00886CBD"/>
    <w:rsid w:val="00887486"/>
    <w:rsid w:val="00887867"/>
    <w:rsid w:val="008933BF"/>
    <w:rsid w:val="00893B21"/>
    <w:rsid w:val="00894328"/>
    <w:rsid w:val="00897CD2"/>
    <w:rsid w:val="008A099E"/>
    <w:rsid w:val="008A10C4"/>
    <w:rsid w:val="008A1BD2"/>
    <w:rsid w:val="008A1D5A"/>
    <w:rsid w:val="008A2086"/>
    <w:rsid w:val="008A2C19"/>
    <w:rsid w:val="008A4942"/>
    <w:rsid w:val="008A6B7D"/>
    <w:rsid w:val="008B0248"/>
    <w:rsid w:val="008B0721"/>
    <w:rsid w:val="008B2B16"/>
    <w:rsid w:val="008B4130"/>
    <w:rsid w:val="008B4820"/>
    <w:rsid w:val="008B5F26"/>
    <w:rsid w:val="008B630D"/>
    <w:rsid w:val="008C245E"/>
    <w:rsid w:val="008C2BE3"/>
    <w:rsid w:val="008C4E70"/>
    <w:rsid w:val="008C71B0"/>
    <w:rsid w:val="008D1704"/>
    <w:rsid w:val="008D191D"/>
    <w:rsid w:val="008D1983"/>
    <w:rsid w:val="008D1AF7"/>
    <w:rsid w:val="008D32A7"/>
    <w:rsid w:val="008D34BC"/>
    <w:rsid w:val="008D3F9F"/>
    <w:rsid w:val="008E0264"/>
    <w:rsid w:val="008E08BC"/>
    <w:rsid w:val="008E1719"/>
    <w:rsid w:val="008E2405"/>
    <w:rsid w:val="008E286A"/>
    <w:rsid w:val="008E48AA"/>
    <w:rsid w:val="008E5E96"/>
    <w:rsid w:val="008F08F2"/>
    <w:rsid w:val="008F1EFB"/>
    <w:rsid w:val="008F377A"/>
    <w:rsid w:val="008F3A96"/>
    <w:rsid w:val="008F3CEC"/>
    <w:rsid w:val="008F5F33"/>
    <w:rsid w:val="008F7843"/>
    <w:rsid w:val="008F7CFC"/>
    <w:rsid w:val="009006D6"/>
    <w:rsid w:val="00900F14"/>
    <w:rsid w:val="00901D92"/>
    <w:rsid w:val="00904728"/>
    <w:rsid w:val="00910155"/>
    <w:rsid w:val="0091046A"/>
    <w:rsid w:val="0091254F"/>
    <w:rsid w:val="00912C71"/>
    <w:rsid w:val="00913E68"/>
    <w:rsid w:val="009148D9"/>
    <w:rsid w:val="009154B5"/>
    <w:rsid w:val="009164FF"/>
    <w:rsid w:val="00916500"/>
    <w:rsid w:val="00916D57"/>
    <w:rsid w:val="00916E16"/>
    <w:rsid w:val="0091787A"/>
    <w:rsid w:val="009211F5"/>
    <w:rsid w:val="00922CEB"/>
    <w:rsid w:val="00923770"/>
    <w:rsid w:val="00925754"/>
    <w:rsid w:val="00925796"/>
    <w:rsid w:val="00926ABD"/>
    <w:rsid w:val="00927366"/>
    <w:rsid w:val="00930C88"/>
    <w:rsid w:val="00931997"/>
    <w:rsid w:val="0093402C"/>
    <w:rsid w:val="00934842"/>
    <w:rsid w:val="00935438"/>
    <w:rsid w:val="00936639"/>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242"/>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CD8"/>
    <w:rsid w:val="009B4DCD"/>
    <w:rsid w:val="009B6468"/>
    <w:rsid w:val="009B7B92"/>
    <w:rsid w:val="009C0DED"/>
    <w:rsid w:val="009C100A"/>
    <w:rsid w:val="009C1189"/>
    <w:rsid w:val="009C123B"/>
    <w:rsid w:val="009C15F6"/>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AC9"/>
    <w:rsid w:val="00A440C1"/>
    <w:rsid w:val="00A46410"/>
    <w:rsid w:val="00A47FE6"/>
    <w:rsid w:val="00A50F1E"/>
    <w:rsid w:val="00A51B65"/>
    <w:rsid w:val="00A52611"/>
    <w:rsid w:val="00A52835"/>
    <w:rsid w:val="00A56B7E"/>
    <w:rsid w:val="00A57688"/>
    <w:rsid w:val="00A60E56"/>
    <w:rsid w:val="00A62644"/>
    <w:rsid w:val="00A62771"/>
    <w:rsid w:val="00A62A85"/>
    <w:rsid w:val="00A64BC9"/>
    <w:rsid w:val="00A7281A"/>
    <w:rsid w:val="00A73848"/>
    <w:rsid w:val="00A74AFD"/>
    <w:rsid w:val="00A750BF"/>
    <w:rsid w:val="00A77C5A"/>
    <w:rsid w:val="00A81552"/>
    <w:rsid w:val="00A81A33"/>
    <w:rsid w:val="00A842E9"/>
    <w:rsid w:val="00A848D7"/>
    <w:rsid w:val="00A849CA"/>
    <w:rsid w:val="00A84A94"/>
    <w:rsid w:val="00A84E73"/>
    <w:rsid w:val="00A851D3"/>
    <w:rsid w:val="00A8720F"/>
    <w:rsid w:val="00A90F75"/>
    <w:rsid w:val="00A91996"/>
    <w:rsid w:val="00A93790"/>
    <w:rsid w:val="00A93A0A"/>
    <w:rsid w:val="00A93BA0"/>
    <w:rsid w:val="00A93F29"/>
    <w:rsid w:val="00A93F41"/>
    <w:rsid w:val="00A945C0"/>
    <w:rsid w:val="00A96B03"/>
    <w:rsid w:val="00A96B6B"/>
    <w:rsid w:val="00A96D42"/>
    <w:rsid w:val="00AA2019"/>
    <w:rsid w:val="00AA262B"/>
    <w:rsid w:val="00AA2C44"/>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5202"/>
    <w:rsid w:val="00AD70C2"/>
    <w:rsid w:val="00AD71AF"/>
    <w:rsid w:val="00AE1B2B"/>
    <w:rsid w:val="00AE2EFD"/>
    <w:rsid w:val="00AE3A28"/>
    <w:rsid w:val="00AE428A"/>
    <w:rsid w:val="00AE730C"/>
    <w:rsid w:val="00AF068F"/>
    <w:rsid w:val="00AF087A"/>
    <w:rsid w:val="00AF1C29"/>
    <w:rsid w:val="00AF1E23"/>
    <w:rsid w:val="00AF2066"/>
    <w:rsid w:val="00AF215A"/>
    <w:rsid w:val="00AF46AE"/>
    <w:rsid w:val="00AF4F6C"/>
    <w:rsid w:val="00AF5E89"/>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965"/>
    <w:rsid w:val="00B16BEF"/>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4DFE"/>
    <w:rsid w:val="00B855BD"/>
    <w:rsid w:val="00B87385"/>
    <w:rsid w:val="00B879F0"/>
    <w:rsid w:val="00B87BB6"/>
    <w:rsid w:val="00B87D00"/>
    <w:rsid w:val="00B90153"/>
    <w:rsid w:val="00B90BD7"/>
    <w:rsid w:val="00B92418"/>
    <w:rsid w:val="00B92BCC"/>
    <w:rsid w:val="00B93591"/>
    <w:rsid w:val="00B93E90"/>
    <w:rsid w:val="00B94CE6"/>
    <w:rsid w:val="00B95B28"/>
    <w:rsid w:val="00BA079A"/>
    <w:rsid w:val="00BA0E84"/>
    <w:rsid w:val="00BA16E9"/>
    <w:rsid w:val="00BA1737"/>
    <w:rsid w:val="00BA344D"/>
    <w:rsid w:val="00BA389E"/>
    <w:rsid w:val="00BA399B"/>
    <w:rsid w:val="00BA5EF3"/>
    <w:rsid w:val="00BA67EF"/>
    <w:rsid w:val="00BB1BE1"/>
    <w:rsid w:val="00BB1C3D"/>
    <w:rsid w:val="00BB2964"/>
    <w:rsid w:val="00BB41F5"/>
    <w:rsid w:val="00BB4B9B"/>
    <w:rsid w:val="00BB4EC8"/>
    <w:rsid w:val="00BB7984"/>
    <w:rsid w:val="00BC25AA"/>
    <w:rsid w:val="00BC2F95"/>
    <w:rsid w:val="00BC4C46"/>
    <w:rsid w:val="00BC6292"/>
    <w:rsid w:val="00BC6B35"/>
    <w:rsid w:val="00BD2069"/>
    <w:rsid w:val="00BD6939"/>
    <w:rsid w:val="00BE01DF"/>
    <w:rsid w:val="00BE13E2"/>
    <w:rsid w:val="00BE56DB"/>
    <w:rsid w:val="00BE5BDC"/>
    <w:rsid w:val="00BF12F2"/>
    <w:rsid w:val="00BF2B6C"/>
    <w:rsid w:val="00BF37D2"/>
    <w:rsid w:val="00BF50BC"/>
    <w:rsid w:val="00BF5541"/>
    <w:rsid w:val="00BF7668"/>
    <w:rsid w:val="00BF7DC9"/>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16B"/>
    <w:rsid w:val="00C24764"/>
    <w:rsid w:val="00C24957"/>
    <w:rsid w:val="00C25A51"/>
    <w:rsid w:val="00C2670F"/>
    <w:rsid w:val="00C26BB2"/>
    <w:rsid w:val="00C27A66"/>
    <w:rsid w:val="00C27B68"/>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64E8"/>
    <w:rsid w:val="00C928B9"/>
    <w:rsid w:val="00C93246"/>
    <w:rsid w:val="00C94F55"/>
    <w:rsid w:val="00C951C2"/>
    <w:rsid w:val="00C954B8"/>
    <w:rsid w:val="00C9571A"/>
    <w:rsid w:val="00C96022"/>
    <w:rsid w:val="00C9671F"/>
    <w:rsid w:val="00C969C1"/>
    <w:rsid w:val="00C96CD0"/>
    <w:rsid w:val="00CA5E7D"/>
    <w:rsid w:val="00CA7D62"/>
    <w:rsid w:val="00CB076F"/>
    <w:rsid w:val="00CB07A8"/>
    <w:rsid w:val="00CB3DBA"/>
    <w:rsid w:val="00CB44DA"/>
    <w:rsid w:val="00CB6D74"/>
    <w:rsid w:val="00CC0492"/>
    <w:rsid w:val="00CC092E"/>
    <w:rsid w:val="00CC0B6A"/>
    <w:rsid w:val="00CC0E24"/>
    <w:rsid w:val="00CC16E6"/>
    <w:rsid w:val="00CC4E0C"/>
    <w:rsid w:val="00CC6C95"/>
    <w:rsid w:val="00CD4389"/>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47EC"/>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4B3"/>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A9B"/>
    <w:rsid w:val="00D47CEB"/>
    <w:rsid w:val="00D5130C"/>
    <w:rsid w:val="00D51585"/>
    <w:rsid w:val="00D518E0"/>
    <w:rsid w:val="00D53192"/>
    <w:rsid w:val="00D55657"/>
    <w:rsid w:val="00D55C8E"/>
    <w:rsid w:val="00D567C6"/>
    <w:rsid w:val="00D5717A"/>
    <w:rsid w:val="00D60646"/>
    <w:rsid w:val="00D621C2"/>
    <w:rsid w:val="00D62265"/>
    <w:rsid w:val="00D646E9"/>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971DA"/>
    <w:rsid w:val="00DA1E58"/>
    <w:rsid w:val="00DA28F0"/>
    <w:rsid w:val="00DA2A0E"/>
    <w:rsid w:val="00DA3287"/>
    <w:rsid w:val="00DA36A5"/>
    <w:rsid w:val="00DA44A6"/>
    <w:rsid w:val="00DA4615"/>
    <w:rsid w:val="00DA468F"/>
    <w:rsid w:val="00DA51F1"/>
    <w:rsid w:val="00DA603F"/>
    <w:rsid w:val="00DA64F0"/>
    <w:rsid w:val="00DAE7EC"/>
    <w:rsid w:val="00DB0237"/>
    <w:rsid w:val="00DB1936"/>
    <w:rsid w:val="00DB2C84"/>
    <w:rsid w:val="00DB4B56"/>
    <w:rsid w:val="00DC1055"/>
    <w:rsid w:val="00DC120A"/>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C31"/>
    <w:rsid w:val="00E0332B"/>
    <w:rsid w:val="00E040DC"/>
    <w:rsid w:val="00E041D6"/>
    <w:rsid w:val="00E04DB6"/>
    <w:rsid w:val="00E05BB7"/>
    <w:rsid w:val="00E05F4F"/>
    <w:rsid w:val="00E06FFB"/>
    <w:rsid w:val="00E07370"/>
    <w:rsid w:val="00E10884"/>
    <w:rsid w:val="00E111BA"/>
    <w:rsid w:val="00E12048"/>
    <w:rsid w:val="00E1260C"/>
    <w:rsid w:val="00E1552E"/>
    <w:rsid w:val="00E16001"/>
    <w:rsid w:val="00E206FB"/>
    <w:rsid w:val="00E21F59"/>
    <w:rsid w:val="00E23DDD"/>
    <w:rsid w:val="00E26F73"/>
    <w:rsid w:val="00E276B9"/>
    <w:rsid w:val="00E27745"/>
    <w:rsid w:val="00E30155"/>
    <w:rsid w:val="00E32917"/>
    <w:rsid w:val="00E33752"/>
    <w:rsid w:val="00E33963"/>
    <w:rsid w:val="00E37632"/>
    <w:rsid w:val="00E37F4E"/>
    <w:rsid w:val="00E40CED"/>
    <w:rsid w:val="00E41842"/>
    <w:rsid w:val="00E426F1"/>
    <w:rsid w:val="00E43844"/>
    <w:rsid w:val="00E43DEC"/>
    <w:rsid w:val="00E4794F"/>
    <w:rsid w:val="00E500D9"/>
    <w:rsid w:val="00E511B6"/>
    <w:rsid w:val="00E51D75"/>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332"/>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3FCC"/>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2843"/>
    <w:rsid w:val="00F543E5"/>
    <w:rsid w:val="00F579D0"/>
    <w:rsid w:val="00F57B1F"/>
    <w:rsid w:val="00F60398"/>
    <w:rsid w:val="00F61AAD"/>
    <w:rsid w:val="00F633AC"/>
    <w:rsid w:val="00F638C4"/>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397"/>
    <w:rsid w:val="00F939C0"/>
    <w:rsid w:val="00F94061"/>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5A7"/>
    <w:rsid w:val="00FC7D0A"/>
    <w:rsid w:val="00FD07C6"/>
    <w:rsid w:val="00FD384D"/>
    <w:rsid w:val="00FD4AB3"/>
    <w:rsid w:val="00FD609E"/>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48A2D4"/>
    <w:rsid w:val="01FFCD45"/>
    <w:rsid w:val="03128213"/>
    <w:rsid w:val="03D7E78F"/>
    <w:rsid w:val="04471BFE"/>
    <w:rsid w:val="04B862A0"/>
    <w:rsid w:val="05CD9554"/>
    <w:rsid w:val="06052371"/>
    <w:rsid w:val="06B9C995"/>
    <w:rsid w:val="06CD95AB"/>
    <w:rsid w:val="0877C9CC"/>
    <w:rsid w:val="08A9063A"/>
    <w:rsid w:val="09885F50"/>
    <w:rsid w:val="0AA53F91"/>
    <w:rsid w:val="0BDF9D8F"/>
    <w:rsid w:val="0DE1CAC6"/>
    <w:rsid w:val="0DFE70C0"/>
    <w:rsid w:val="0E378BD3"/>
    <w:rsid w:val="0E5F8263"/>
    <w:rsid w:val="0F9142A3"/>
    <w:rsid w:val="10B26713"/>
    <w:rsid w:val="1137F771"/>
    <w:rsid w:val="11498F2E"/>
    <w:rsid w:val="130C0031"/>
    <w:rsid w:val="1393DCC6"/>
    <w:rsid w:val="14F440A7"/>
    <w:rsid w:val="16B7A36B"/>
    <w:rsid w:val="1943E636"/>
    <w:rsid w:val="1A869871"/>
    <w:rsid w:val="1B1CD219"/>
    <w:rsid w:val="1C82042E"/>
    <w:rsid w:val="1DE16295"/>
    <w:rsid w:val="1E4B733E"/>
    <w:rsid w:val="1E722D88"/>
    <w:rsid w:val="1ED6A086"/>
    <w:rsid w:val="1F3A7439"/>
    <w:rsid w:val="1F5567AF"/>
    <w:rsid w:val="212AD873"/>
    <w:rsid w:val="219C0894"/>
    <w:rsid w:val="22E9ADE6"/>
    <w:rsid w:val="22F23701"/>
    <w:rsid w:val="23090D7E"/>
    <w:rsid w:val="24446555"/>
    <w:rsid w:val="24AB1844"/>
    <w:rsid w:val="255F7EAD"/>
    <w:rsid w:val="260DC86F"/>
    <w:rsid w:val="26F17FEE"/>
    <w:rsid w:val="27256DBC"/>
    <w:rsid w:val="27392AEF"/>
    <w:rsid w:val="27853E45"/>
    <w:rsid w:val="27E8576E"/>
    <w:rsid w:val="2A59F8A0"/>
    <w:rsid w:val="2AE12F23"/>
    <w:rsid w:val="2B5FFA79"/>
    <w:rsid w:val="2D769170"/>
    <w:rsid w:val="2F57F053"/>
    <w:rsid w:val="2F68AA65"/>
    <w:rsid w:val="2FDBB9EB"/>
    <w:rsid w:val="314380FB"/>
    <w:rsid w:val="31B32B40"/>
    <w:rsid w:val="31DC0B94"/>
    <w:rsid w:val="33782DCF"/>
    <w:rsid w:val="33D55A25"/>
    <w:rsid w:val="340D207B"/>
    <w:rsid w:val="360FBD94"/>
    <w:rsid w:val="36C0056D"/>
    <w:rsid w:val="3736486E"/>
    <w:rsid w:val="3841F605"/>
    <w:rsid w:val="38FD85A7"/>
    <w:rsid w:val="390E8221"/>
    <w:rsid w:val="394AA851"/>
    <w:rsid w:val="39834FC0"/>
    <w:rsid w:val="398E9B90"/>
    <w:rsid w:val="3B06A282"/>
    <w:rsid w:val="3BB377C4"/>
    <w:rsid w:val="3C30DD5F"/>
    <w:rsid w:val="3C691481"/>
    <w:rsid w:val="3D0019CF"/>
    <w:rsid w:val="3DAF6B31"/>
    <w:rsid w:val="3DEB7542"/>
    <w:rsid w:val="3DED3A04"/>
    <w:rsid w:val="4115B230"/>
    <w:rsid w:val="426C40A1"/>
    <w:rsid w:val="4365EE57"/>
    <w:rsid w:val="43F689F3"/>
    <w:rsid w:val="4439267C"/>
    <w:rsid w:val="460D693C"/>
    <w:rsid w:val="464C86E9"/>
    <w:rsid w:val="4650DD96"/>
    <w:rsid w:val="46674D60"/>
    <w:rsid w:val="46698CEC"/>
    <w:rsid w:val="4673B08D"/>
    <w:rsid w:val="46CC0AD2"/>
    <w:rsid w:val="46D9B1AA"/>
    <w:rsid w:val="47471CD0"/>
    <w:rsid w:val="47AEFDF0"/>
    <w:rsid w:val="47D061C9"/>
    <w:rsid w:val="47D0A3B9"/>
    <w:rsid w:val="488D60E4"/>
    <w:rsid w:val="4959BD08"/>
    <w:rsid w:val="498375C6"/>
    <w:rsid w:val="4A265E2E"/>
    <w:rsid w:val="4A4C3CC1"/>
    <w:rsid w:val="4A5095B4"/>
    <w:rsid w:val="4AA22D9D"/>
    <w:rsid w:val="4BAC8D52"/>
    <w:rsid w:val="4C326AD7"/>
    <w:rsid w:val="4CDDA981"/>
    <w:rsid w:val="4CDDBD09"/>
    <w:rsid w:val="4D2A89DB"/>
    <w:rsid w:val="4DDFD358"/>
    <w:rsid w:val="4E3D360E"/>
    <w:rsid w:val="4EA4EEA1"/>
    <w:rsid w:val="4EC427F9"/>
    <w:rsid w:val="4F4D16F3"/>
    <w:rsid w:val="4F898C3A"/>
    <w:rsid w:val="4FE98FDD"/>
    <w:rsid w:val="52CA4993"/>
    <w:rsid w:val="52F607EA"/>
    <w:rsid w:val="534D6B1E"/>
    <w:rsid w:val="5358431B"/>
    <w:rsid w:val="539777B2"/>
    <w:rsid w:val="54A049D4"/>
    <w:rsid w:val="54ACF2CD"/>
    <w:rsid w:val="5595CD69"/>
    <w:rsid w:val="55B6E297"/>
    <w:rsid w:val="56C92783"/>
    <w:rsid w:val="57F5431F"/>
    <w:rsid w:val="57F634F0"/>
    <w:rsid w:val="58C1CD26"/>
    <w:rsid w:val="5AE89952"/>
    <w:rsid w:val="5C4F90A3"/>
    <w:rsid w:val="5C645D94"/>
    <w:rsid w:val="5C686CCC"/>
    <w:rsid w:val="5DCA0185"/>
    <w:rsid w:val="5E4D3E8C"/>
    <w:rsid w:val="5F8FCCDA"/>
    <w:rsid w:val="60308B26"/>
    <w:rsid w:val="6079FE8C"/>
    <w:rsid w:val="60DF336F"/>
    <w:rsid w:val="6163C4A9"/>
    <w:rsid w:val="619A0356"/>
    <w:rsid w:val="61B4103F"/>
    <w:rsid w:val="63572C2A"/>
    <w:rsid w:val="63BF67AC"/>
    <w:rsid w:val="64248836"/>
    <w:rsid w:val="651CCE6D"/>
    <w:rsid w:val="652C8147"/>
    <w:rsid w:val="654458C0"/>
    <w:rsid w:val="6573BD5B"/>
    <w:rsid w:val="65AF7202"/>
    <w:rsid w:val="65CB768A"/>
    <w:rsid w:val="6786A242"/>
    <w:rsid w:val="67DBB6DB"/>
    <w:rsid w:val="67DE1D7F"/>
    <w:rsid w:val="687D32B1"/>
    <w:rsid w:val="6886A792"/>
    <w:rsid w:val="6907105A"/>
    <w:rsid w:val="6930C8FB"/>
    <w:rsid w:val="6939EC7D"/>
    <w:rsid w:val="6B4B3D68"/>
    <w:rsid w:val="6C52406C"/>
    <w:rsid w:val="6C920F1F"/>
    <w:rsid w:val="6C972D80"/>
    <w:rsid w:val="6CA8F578"/>
    <w:rsid w:val="6D9EBF86"/>
    <w:rsid w:val="6EDAD4FC"/>
    <w:rsid w:val="6F40CB94"/>
    <w:rsid w:val="71820034"/>
    <w:rsid w:val="73B968B0"/>
    <w:rsid w:val="746A1977"/>
    <w:rsid w:val="74A26547"/>
    <w:rsid w:val="76BB8DFA"/>
    <w:rsid w:val="76FB1D12"/>
    <w:rsid w:val="7702F7EE"/>
    <w:rsid w:val="77550D1F"/>
    <w:rsid w:val="7A8D5C20"/>
    <w:rsid w:val="7AC63147"/>
    <w:rsid w:val="7BCEEB2D"/>
    <w:rsid w:val="7BFA7B58"/>
    <w:rsid w:val="7C2AB7E5"/>
    <w:rsid w:val="7CA2E3E5"/>
    <w:rsid w:val="7D0E1801"/>
    <w:rsid w:val="7F257E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8F7DEA09-5193-4411-A5D2-61192D430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3"/>
      </w:numPr>
      <w:contextualSpacing/>
    </w:pPr>
  </w:style>
  <w:style w:type="paragraph" w:styleId="ListNumber4">
    <w:name w:val="List Number 4"/>
    <w:basedOn w:val="Normal"/>
    <w:rsid w:val="00886CBD"/>
    <w:pPr>
      <w:numPr>
        <w:numId w:val="4"/>
      </w:numPr>
      <w:contextualSpacing/>
    </w:pPr>
  </w:style>
  <w:style w:type="paragraph" w:styleId="ListNumber5">
    <w:name w:val="List Number 5"/>
    <w:basedOn w:val="Normal"/>
    <w:rsid w:val="00886CBD"/>
    <w:pPr>
      <w:numPr>
        <w:numId w:val="5"/>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my-0">
    <w:name w:val="my-0"/>
    <w:basedOn w:val="Normal"/>
    <w:rsid w:val="00625746"/>
    <w:pPr>
      <w:spacing w:before="100" w:beforeAutospacing="1" w:after="100" w:afterAutospacing="1"/>
    </w:pPr>
    <w:rPr>
      <w:rFonts w:eastAsia="Times New Roman"/>
      <w:sz w:val="24"/>
      <w:szCs w:val="24"/>
      <w:lang w:val="en-IN" w:eastAsia="en-GB"/>
    </w:rPr>
  </w:style>
  <w:style w:type="character" w:customStyle="1" w:styleId="whitespace-nowrap">
    <w:name w:val="whitespace-nowrap"/>
    <w:basedOn w:val="DefaultParagraphFont"/>
    <w:rsid w:val="00625746"/>
  </w:style>
  <w:style w:type="character" w:customStyle="1" w:styleId="TALChar">
    <w:name w:val="TAL Char"/>
    <w:link w:val="TAL"/>
    <w:rsid w:val="0011539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946506">
      <w:bodyDiv w:val="1"/>
      <w:marLeft w:val="0"/>
      <w:marRight w:val="0"/>
      <w:marTop w:val="0"/>
      <w:marBottom w:val="0"/>
      <w:divBdr>
        <w:top w:val="none" w:sz="0" w:space="0" w:color="auto"/>
        <w:left w:val="none" w:sz="0" w:space="0" w:color="auto"/>
        <w:bottom w:val="none" w:sz="0" w:space="0" w:color="auto"/>
        <w:right w:val="none" w:sz="0" w:space="0" w:color="auto"/>
      </w:divBdr>
    </w:div>
    <w:div w:id="945964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0633974">
      <w:bodyDiv w:val="1"/>
      <w:marLeft w:val="0"/>
      <w:marRight w:val="0"/>
      <w:marTop w:val="0"/>
      <w:marBottom w:val="0"/>
      <w:divBdr>
        <w:top w:val="none" w:sz="0" w:space="0" w:color="auto"/>
        <w:left w:val="none" w:sz="0" w:space="0" w:color="auto"/>
        <w:bottom w:val="none" w:sz="0" w:space="0" w:color="auto"/>
        <w:right w:val="none" w:sz="0" w:space="0" w:color="auto"/>
      </w:divBdr>
    </w:div>
    <w:div w:id="2859651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81746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2597055">
      <w:bodyDiv w:val="1"/>
      <w:marLeft w:val="0"/>
      <w:marRight w:val="0"/>
      <w:marTop w:val="0"/>
      <w:marBottom w:val="0"/>
      <w:divBdr>
        <w:top w:val="none" w:sz="0" w:space="0" w:color="auto"/>
        <w:left w:val="none" w:sz="0" w:space="0" w:color="auto"/>
        <w:bottom w:val="none" w:sz="0" w:space="0" w:color="auto"/>
        <w:right w:val="none" w:sz="0" w:space="0" w:color="auto"/>
      </w:divBdr>
    </w:div>
    <w:div w:id="852964020">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9393958">
      <w:bodyDiv w:val="1"/>
      <w:marLeft w:val="0"/>
      <w:marRight w:val="0"/>
      <w:marTop w:val="0"/>
      <w:marBottom w:val="0"/>
      <w:divBdr>
        <w:top w:val="none" w:sz="0" w:space="0" w:color="auto"/>
        <w:left w:val="none" w:sz="0" w:space="0" w:color="auto"/>
        <w:bottom w:val="none" w:sz="0" w:space="0" w:color="auto"/>
        <w:right w:val="none" w:sz="0" w:space="0" w:color="auto"/>
      </w:divBdr>
    </w:div>
    <w:div w:id="924338109">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18646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11401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59013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dms_pubrec/itu-r/rec/m/R-REC-M.2160-0-202311-I!!PDF-E.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AD8F36C62FBA94C9EEA591FDEB4B8B6" ma:contentTypeVersion="15" ma:contentTypeDescription="Ein neues Dokument erstellen." ma:contentTypeScope="" ma:versionID="bddb9ee46cb611bc570e159c63574bc0">
  <xsd:schema xmlns:xsd="http://www.w3.org/2001/XMLSchema" xmlns:xs="http://www.w3.org/2001/XMLSchema" xmlns:p="http://schemas.microsoft.com/office/2006/metadata/properties" xmlns:ns2="cf29db14-dce2-45e3-9709-b4d57ef2a0c8" xmlns:ns3="f1cde043-158a-4470-bc36-5ca59c910d73" targetNamespace="http://schemas.microsoft.com/office/2006/metadata/properties" ma:root="true" ma:fieldsID="24c56a33c9aac74d9d9656e77f13eebd" ns2:_="" ns3:_="">
    <xsd:import namespace="cf29db14-dce2-45e3-9709-b4d57ef2a0c8"/>
    <xsd:import namespace="f1cde043-158a-4470-bc36-5ca59c910d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29db14-dce2-45e3-9709-b4d57ef2a0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cde043-158a-4470-bc36-5ca59c910d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20bca6-f356-4dbb-9c4f-e2701c68c9d4}" ma:internalName="TaxCatchAll" ma:showField="CatchAllData" ma:web="f1cde043-158a-4470-bc36-5ca59c910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1cde043-158a-4470-bc36-5ca59c910d73" xsi:nil="true"/>
    <lcf76f155ced4ddcb4097134ff3c332f xmlns="cf29db14-dce2-45e3-9709-b4d57ef2a0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2B1C5-9BBB-4A3A-AE43-81E58FA2D3F3}">
  <ds:schemaRefs>
    <ds:schemaRef ds:uri="http://schemas.openxmlformats.org/officeDocument/2006/bibliography"/>
  </ds:schemaRefs>
</ds:datastoreItem>
</file>

<file path=customXml/itemProps2.xml><?xml version="1.0" encoding="utf-8"?>
<ds:datastoreItem xmlns:ds="http://schemas.openxmlformats.org/officeDocument/2006/customXml" ds:itemID="{E6AA26C4-2723-4AA7-9893-5DC2CC6C2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29db14-dce2-45e3-9709-b4d57ef2a0c8"/>
    <ds:schemaRef ds:uri="f1cde043-158a-4470-bc36-5ca59c910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f1cde043-158a-4470-bc36-5ca59c910d73"/>
    <ds:schemaRef ds:uri="cf29db14-dce2-45e3-9709-b4d57ef2a0c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4</Pages>
  <Words>1592</Words>
  <Characters>9076</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Ravi Shekhar (ravishek)</cp:lastModifiedBy>
  <cp:revision>3</cp:revision>
  <cp:lastPrinted>1900-01-01T16:57:50Z</cp:lastPrinted>
  <dcterms:created xsi:type="dcterms:W3CDTF">2025-08-15T05:10:00Z</dcterms:created>
  <dcterms:modified xsi:type="dcterms:W3CDTF">2025-08-15T05:13:00Z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0x010100AAD8F36C62FBA94C9EEA591FDEB4B8B6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lassificationContentMarkingFooterShapeIds">
    <vt:lpwstr>4ace4be8,300ef9f9,524a772c</vt:lpwstr>
  </property>
  <property fmtid="{D5CDD505-2E9C-101B-9397-08002B2CF9AE}" pid="14" name="ClassificationContentMarkingFooterFontProps">
    <vt:lpwstr>#000000,8,Calibri</vt:lpwstr>
  </property>
  <property fmtid="{D5CDD505-2E9C-101B-9397-08002B2CF9AE}" pid="15" name="ClassificationContentMarkingFooterText">
    <vt:lpwstr>Cisco Confidential</vt:lpwstr>
  </property>
  <property fmtid="{D5CDD505-2E9C-101B-9397-08002B2CF9AE}" pid="16" name="MSIP_Label_c8f49a32-fde3-48a5-9266-b5b0972a22dc_Enabled">
    <vt:lpwstr>true</vt:lpwstr>
  </property>
  <property fmtid="{D5CDD505-2E9C-101B-9397-08002B2CF9AE}" pid="17" name="MSIP_Label_c8f49a32-fde3-48a5-9266-b5b0972a22dc_SetDate">
    <vt:lpwstr>2025-07-31T08:51:08Z</vt:lpwstr>
  </property>
  <property fmtid="{D5CDD505-2E9C-101B-9397-08002B2CF9AE}" pid="18" name="MSIP_Label_c8f49a32-fde3-48a5-9266-b5b0972a22dc_Method">
    <vt:lpwstr>Standard</vt:lpwstr>
  </property>
  <property fmtid="{D5CDD505-2E9C-101B-9397-08002B2CF9AE}" pid="19" name="MSIP_Label_c8f49a32-fde3-48a5-9266-b5b0972a22dc_Name">
    <vt:lpwstr>Cisco Confidential</vt:lpwstr>
  </property>
  <property fmtid="{D5CDD505-2E9C-101B-9397-08002B2CF9AE}" pid="20" name="MSIP_Label_c8f49a32-fde3-48a5-9266-b5b0972a22dc_SiteId">
    <vt:lpwstr>5ae1af62-9505-4097-a69a-c1553ef7840e</vt:lpwstr>
  </property>
  <property fmtid="{D5CDD505-2E9C-101B-9397-08002B2CF9AE}" pid="21" name="MSIP_Label_c8f49a32-fde3-48a5-9266-b5b0972a22dc_ActionId">
    <vt:lpwstr>05696938-4d61-4eec-9ba2-175dc0ba2cf6</vt:lpwstr>
  </property>
  <property fmtid="{D5CDD505-2E9C-101B-9397-08002B2CF9AE}" pid="22" name="MSIP_Label_c8f49a32-fde3-48a5-9266-b5b0972a22dc_ContentBits">
    <vt:lpwstr>2</vt:lpwstr>
  </property>
  <property fmtid="{D5CDD505-2E9C-101B-9397-08002B2CF9AE}" pid="23" name="MSIP_Label_c8f49a32-fde3-48a5-9266-b5b0972a22dc_Tag">
    <vt:lpwstr>50, 3, 0, 1</vt:lpwstr>
  </property>
  <property fmtid="{D5CDD505-2E9C-101B-9397-08002B2CF9AE}" pid="24" name="MSIP_Label_55339bf0-f345-473a-9ec8-6ca7c8197055_Enabled">
    <vt:lpwstr>true</vt:lpwstr>
  </property>
  <property fmtid="{D5CDD505-2E9C-101B-9397-08002B2CF9AE}" pid="25" name="MSIP_Label_55339bf0-f345-473a-9ec8-6ca7c8197055_SetDate">
    <vt:lpwstr>2025-08-04T08:06:48Z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c46b5f0e-b9ba-449b-92c0-d28c1b3e2460</vt:lpwstr>
  </property>
  <property fmtid="{D5CDD505-2E9C-101B-9397-08002B2CF9AE}" pid="30" name="MSIP_Label_55339bf0-f345-473a-9ec8-6ca7c8197055_ContentBits">
    <vt:lpwstr>0</vt:lpwstr>
  </property>
  <property fmtid="{D5CDD505-2E9C-101B-9397-08002B2CF9AE}" pid="31" name="MSIP_Label_55339bf0-f345-473a-9ec8-6ca7c8197055_Tag">
    <vt:lpwstr>10, 0, 1, 1</vt:lpwstr>
  </property>
</Properties>
</file>